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B9D" w:rsidRPr="00D14CB5" w:rsidRDefault="00D31B9D"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D31B9D" w:rsidRPr="00D14CB5" w:rsidRDefault="00D31B9D"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D31B9D" w:rsidRPr="00D14CB5" w:rsidRDefault="00D31B9D"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F515CC">
        <w:rPr>
          <w:rFonts w:ascii="Arial Unicode" w:hAnsi="Arial Unicode" w:cs="Arial Unicode"/>
          <w:sz w:val="18"/>
          <w:szCs w:val="18"/>
        </w:rPr>
        <w:t>29</w:t>
      </w:r>
      <w:r>
        <w:rPr>
          <w:rFonts w:ascii="Arial Unicode" w:hAnsi="Arial Unicode" w:cs="Arial Unicode"/>
          <w:sz w:val="18"/>
          <w:szCs w:val="18"/>
        </w:rPr>
        <w:t>.</w:t>
      </w:r>
      <w:r w:rsidRPr="00464D3D">
        <w:rPr>
          <w:rFonts w:ascii="Arial Unicode" w:hAnsi="Arial Unicode" w:cs="Arial Unicode"/>
          <w:sz w:val="18"/>
          <w:szCs w:val="18"/>
        </w:rPr>
        <w:t>1</w:t>
      </w:r>
      <w:r w:rsidRPr="00754F51">
        <w:rPr>
          <w:rFonts w:ascii="Arial Unicode" w:hAnsi="Arial Unicode" w:cs="Arial Unicode"/>
          <w:sz w:val="18"/>
          <w:szCs w:val="18"/>
        </w:rPr>
        <w:t>2</w:t>
      </w:r>
      <w:r w:rsidRPr="00D14CB5">
        <w:rPr>
          <w:rFonts w:ascii="Arial Unicode" w:hAnsi="Arial Unicode" w:cs="Arial Unicode"/>
          <w:sz w:val="18"/>
          <w:szCs w:val="18"/>
        </w:rPr>
        <w:t>.2020г.</w:t>
      </w:r>
    </w:p>
    <w:p w:rsidR="00D31B9D" w:rsidRPr="00D14CB5" w:rsidRDefault="00D31B9D" w:rsidP="002E0382">
      <w:pPr>
        <w:jc w:val="center"/>
        <w:rPr>
          <w:rFonts w:ascii="Arial Unicode" w:hAnsi="Arial Unicode" w:cs="Arial Unicode"/>
          <w:sz w:val="18"/>
          <w:szCs w:val="18"/>
          <w:lang w:val="af-ZA"/>
        </w:rPr>
      </w:pPr>
    </w:p>
    <w:p w:rsidR="00D31B9D" w:rsidRPr="00D14CB5" w:rsidRDefault="00D31B9D"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21/34</w:t>
      </w:r>
    </w:p>
    <w:p w:rsidR="00D31B9D" w:rsidRPr="00D14CB5" w:rsidRDefault="00D31B9D" w:rsidP="002E0382">
      <w:pPr>
        <w:pStyle w:val="BodyTextIndent"/>
        <w:widowControl w:val="0"/>
        <w:spacing w:after="0" w:line="240" w:lineRule="auto"/>
        <w:ind w:firstLine="720"/>
        <w:rPr>
          <w:rFonts w:ascii="Arial Unicode" w:hAnsi="Arial Unicode" w:cs="Arial Unicode"/>
          <w:sz w:val="18"/>
          <w:szCs w:val="18"/>
        </w:rPr>
      </w:pPr>
    </w:p>
    <w:p w:rsidR="00D31B9D" w:rsidRPr="00D14CB5" w:rsidRDefault="00D31B9D"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D31B9D" w:rsidRPr="00D14CB5" w:rsidRDefault="00D31B9D"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sz w:val="18"/>
          <w:szCs w:val="18"/>
        </w:rPr>
        <w:t>.</w:t>
      </w:r>
    </w:p>
    <w:p w:rsidR="00D31B9D" w:rsidRPr="00D14CB5" w:rsidRDefault="00D31B9D"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D31B9D" w:rsidRPr="00D14CB5" w:rsidRDefault="00D31B9D"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D31B9D" w:rsidRPr="00D14CB5" w:rsidRDefault="00D31B9D"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D31B9D" w:rsidRPr="00D14CB5" w:rsidRDefault="00D31B9D"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sidRPr="00766BC7">
        <w:rPr>
          <w:rFonts w:ascii="Arial Unicode" w:hAnsi="Arial Unicode" w:cs="Arial Unicode"/>
          <w:b/>
          <w:bCs/>
          <w:sz w:val="18"/>
          <w:szCs w:val="18"/>
        </w:rPr>
        <w:t>1</w:t>
      </w:r>
      <w:r w:rsidRPr="00F515CC">
        <w:rPr>
          <w:rFonts w:ascii="Arial Unicode" w:hAnsi="Arial Unicode" w:cs="Arial Unicode"/>
          <w:b/>
          <w:bCs/>
          <w:sz w:val="18"/>
          <w:szCs w:val="18"/>
        </w:rPr>
        <w:t>2</w:t>
      </w:r>
      <w:r>
        <w:rPr>
          <w:rFonts w:ascii="Arial Unicode" w:hAnsi="Arial Unicode" w:cs="Arial Unicode"/>
          <w:b/>
          <w:bCs/>
          <w:sz w:val="18"/>
          <w:szCs w:val="18"/>
        </w:rPr>
        <w:t xml:space="preserve">:00 часов </w:t>
      </w:r>
      <w:r w:rsidRPr="00F515CC">
        <w:rPr>
          <w:rFonts w:ascii="Arial Unicode" w:hAnsi="Arial Unicode" w:cs="Arial Unicode"/>
          <w:b/>
          <w:bCs/>
          <w:sz w:val="18"/>
          <w:szCs w:val="18"/>
        </w:rPr>
        <w:t>15</w:t>
      </w:r>
      <w:r w:rsidRPr="00766BC7">
        <w:rPr>
          <w:rFonts w:ascii="Arial Unicode" w:hAnsi="Arial Unicode" w:cs="Arial Unicode"/>
          <w:b/>
          <w:bCs/>
          <w:sz w:val="18"/>
          <w:szCs w:val="18"/>
        </w:rPr>
        <w:t>-го</w:t>
      </w:r>
      <w:r w:rsidRPr="00D14CB5">
        <w:rPr>
          <w:rFonts w:ascii="Arial Unicode" w:hAnsi="Arial Unicode" w:cs="Arial Unicode"/>
          <w:sz w:val="18"/>
          <w:szCs w:val="18"/>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D31B9D" w:rsidRPr="00D14CB5" w:rsidRDefault="00D31B9D"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D31B9D" w:rsidRPr="00D14CB5" w:rsidRDefault="00D31B9D"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D31B9D" w:rsidRPr="00D14CB5" w:rsidRDefault="00D31B9D"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sidRPr="00766BC7">
        <w:rPr>
          <w:rFonts w:ascii="Arial Unicode" w:hAnsi="Arial Unicode" w:cs="Arial Unicode"/>
          <w:b/>
          <w:bCs/>
          <w:sz w:val="18"/>
          <w:szCs w:val="18"/>
        </w:rPr>
        <w:t>1</w:t>
      </w:r>
      <w:r w:rsidRPr="00F515CC">
        <w:rPr>
          <w:rFonts w:ascii="Arial Unicode" w:hAnsi="Arial Unicode" w:cs="Arial Unicode"/>
          <w:b/>
          <w:bCs/>
          <w:sz w:val="18"/>
          <w:szCs w:val="18"/>
        </w:rPr>
        <w:t>2</w:t>
      </w:r>
      <w:r>
        <w:rPr>
          <w:rFonts w:ascii="Arial Unicode" w:hAnsi="Arial Unicode" w:cs="Arial Unicode"/>
          <w:b/>
          <w:bCs/>
          <w:sz w:val="18"/>
          <w:szCs w:val="18"/>
        </w:rPr>
        <w:t xml:space="preserve">:00 часов </w:t>
      </w:r>
      <w:r w:rsidRPr="00F515CC">
        <w:rPr>
          <w:rFonts w:ascii="Arial Unicode" w:hAnsi="Arial Unicode" w:cs="Arial Unicode"/>
          <w:b/>
          <w:bCs/>
          <w:sz w:val="18"/>
          <w:szCs w:val="18"/>
        </w:rPr>
        <w:t>15</w:t>
      </w:r>
      <w:r w:rsidRPr="00766BC7">
        <w:rPr>
          <w:rFonts w:ascii="Arial Unicode" w:hAnsi="Arial Unicode" w:cs="Arial Unicode"/>
          <w:b/>
          <w:bCs/>
          <w:sz w:val="18"/>
          <w:szCs w:val="18"/>
        </w:rPr>
        <w:t>-го</w:t>
      </w:r>
      <w:r w:rsidRPr="00D14CB5">
        <w:rPr>
          <w:rFonts w:ascii="Arial Unicode" w:hAnsi="Arial Unicode" w:cs="Arial Unicode"/>
          <w:sz w:val="18"/>
          <w:szCs w:val="18"/>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D31B9D" w:rsidRPr="00D14CB5" w:rsidRDefault="00D31B9D"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766BC7">
        <w:rPr>
          <w:rFonts w:ascii="Arial Unicode" w:hAnsi="Arial Unicode" w:cs="Arial Unicode"/>
          <w:b/>
          <w:bCs/>
          <w:sz w:val="18"/>
          <w:szCs w:val="18"/>
        </w:rPr>
        <w:t>1</w:t>
      </w:r>
      <w:r w:rsidRPr="00F515CC">
        <w:rPr>
          <w:rFonts w:ascii="Arial Unicode" w:hAnsi="Arial Unicode" w:cs="Arial Unicode"/>
          <w:b/>
          <w:bCs/>
          <w:sz w:val="18"/>
          <w:szCs w:val="18"/>
        </w:rPr>
        <w:t>3</w:t>
      </w:r>
      <w:r w:rsidRPr="00766BC7">
        <w:rPr>
          <w:rFonts w:ascii="Arial Unicode" w:hAnsi="Arial Unicode" w:cs="Arial Unicode"/>
          <w:b/>
          <w:bCs/>
          <w:sz w:val="18"/>
          <w:szCs w:val="18"/>
        </w:rPr>
        <w:t>.01.2021г в 1</w:t>
      </w:r>
      <w:r w:rsidRPr="00F515CC">
        <w:rPr>
          <w:rFonts w:ascii="Arial Unicode" w:hAnsi="Arial Unicode" w:cs="Arial Unicode"/>
          <w:b/>
          <w:bCs/>
          <w:sz w:val="18"/>
          <w:szCs w:val="18"/>
        </w:rPr>
        <w:t>2</w:t>
      </w:r>
      <w:r w:rsidRPr="00766BC7">
        <w:rPr>
          <w:rFonts w:ascii="Arial Unicode" w:hAnsi="Arial Unicode" w:cs="Arial Unicode"/>
          <w:b/>
          <w:bCs/>
          <w:sz w:val="18"/>
          <w:szCs w:val="18"/>
        </w:rPr>
        <w:t>:00</w:t>
      </w:r>
      <w:r w:rsidRPr="00D14CB5">
        <w:rPr>
          <w:rFonts w:ascii="Arial Unicode" w:hAnsi="Arial Unicode" w:cs="Arial Unicode"/>
          <w:sz w:val="18"/>
          <w:szCs w:val="18"/>
        </w:rPr>
        <w:t>.</w:t>
      </w:r>
    </w:p>
    <w:p w:rsidR="00D31B9D" w:rsidRPr="00D14CB5" w:rsidRDefault="00D31B9D"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D31B9D" w:rsidRPr="00D14CB5" w:rsidRDefault="00D31B9D"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D31B9D" w:rsidRPr="00D14CB5" w:rsidRDefault="00D31B9D"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D31B9D" w:rsidRPr="00D14CB5" w:rsidRDefault="00D31B9D"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D31B9D" w:rsidRPr="00D14CB5" w:rsidRDefault="00D31B9D"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D31B9D" w:rsidRPr="0013027B" w:rsidRDefault="00D31B9D"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D31B9D" w:rsidRPr="00E567E3" w:rsidRDefault="00D31B9D" w:rsidP="002E0382">
      <w:pPr>
        <w:jc w:val="right"/>
        <w:rPr>
          <w:rFonts w:ascii="Arial Unicode" w:hAnsi="Arial Unicode" w:cs="Arial Unicode"/>
          <w:i/>
          <w:iCs/>
          <w:sz w:val="18"/>
          <w:szCs w:val="18"/>
        </w:rPr>
      </w:pPr>
      <w:r w:rsidRPr="00F515CC">
        <w:rPr>
          <w:rFonts w:ascii="Arial Unicode" w:hAnsi="Arial Unicode" w:cs="Arial Unicode"/>
          <w:sz w:val="18"/>
          <w:szCs w:val="18"/>
        </w:rPr>
        <w:t>2</w:t>
      </w:r>
      <w:r>
        <w:rPr>
          <w:rFonts w:ascii="Arial Unicode" w:hAnsi="Arial Unicode" w:cs="Arial Unicode"/>
          <w:sz w:val="18"/>
          <w:szCs w:val="18"/>
          <w:lang w:val="en-US"/>
        </w:rPr>
        <w:t>9</w:t>
      </w:r>
      <w:r>
        <w:rPr>
          <w:rFonts w:ascii="Arial Unicode" w:hAnsi="Arial Unicode" w:cs="Arial Unicode"/>
          <w:sz w:val="18"/>
          <w:szCs w:val="18"/>
        </w:rPr>
        <w:t>.</w:t>
      </w:r>
      <w:r w:rsidRPr="00AB3FC8">
        <w:rPr>
          <w:rFonts w:ascii="Arial Unicode" w:hAnsi="Arial Unicode" w:cs="Arial Unicode"/>
          <w:sz w:val="18"/>
          <w:szCs w:val="18"/>
        </w:rPr>
        <w:t>1</w:t>
      </w:r>
      <w:r w:rsidRPr="00857ABE">
        <w:rPr>
          <w:rFonts w:ascii="Arial Unicode" w:hAnsi="Arial Unicode" w:cs="Arial Unicode"/>
          <w:sz w:val="18"/>
          <w:szCs w:val="18"/>
        </w:rPr>
        <w:t>2</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D31B9D" w:rsidRPr="00D14CB5" w:rsidRDefault="00D31B9D"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21/34</w:t>
      </w:r>
    </w:p>
    <w:p w:rsidR="00D31B9D" w:rsidRPr="00D14CB5" w:rsidRDefault="00D31B9D" w:rsidP="002E0382">
      <w:pPr>
        <w:pStyle w:val="BodyText"/>
        <w:widowControl w:val="0"/>
        <w:spacing w:after="0"/>
        <w:ind w:right="-7" w:firstLine="567"/>
        <w:jc w:val="center"/>
        <w:rPr>
          <w:rFonts w:ascii="Arial Unicode" w:hAnsi="Arial Unicode" w:cs="Arial Unicode"/>
          <w:sz w:val="18"/>
          <w:szCs w:val="18"/>
        </w:rPr>
      </w:pPr>
    </w:p>
    <w:p w:rsidR="00D31B9D" w:rsidRPr="00D14CB5" w:rsidRDefault="00D31B9D" w:rsidP="002E0382">
      <w:pPr>
        <w:pStyle w:val="BodyText"/>
        <w:widowControl w:val="0"/>
        <w:spacing w:after="0"/>
        <w:ind w:right="-7" w:firstLine="567"/>
        <w:jc w:val="center"/>
        <w:rPr>
          <w:rFonts w:ascii="Arial Unicode" w:hAnsi="Arial Unicode" w:cs="Arial Unicode"/>
          <w:sz w:val="18"/>
          <w:szCs w:val="18"/>
        </w:rPr>
      </w:pPr>
    </w:p>
    <w:p w:rsidR="00D31B9D" w:rsidRPr="00D14CB5" w:rsidRDefault="00D31B9D" w:rsidP="002E0382">
      <w:pPr>
        <w:pStyle w:val="BodyText"/>
        <w:widowControl w:val="0"/>
        <w:spacing w:after="0"/>
        <w:ind w:right="-7" w:firstLine="567"/>
        <w:jc w:val="center"/>
        <w:rPr>
          <w:rFonts w:ascii="Arial Unicode" w:hAnsi="Arial Unicode" w:cs="Arial Unicode"/>
          <w:sz w:val="18"/>
          <w:szCs w:val="18"/>
        </w:rPr>
      </w:pPr>
    </w:p>
    <w:p w:rsidR="00D31B9D" w:rsidRPr="00D14CB5" w:rsidRDefault="00D31B9D"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D31B9D" w:rsidRPr="00D14CB5" w:rsidRDefault="00D31B9D" w:rsidP="002E0382">
      <w:pPr>
        <w:pStyle w:val="BodyText"/>
        <w:widowControl w:val="0"/>
        <w:spacing w:after="0"/>
        <w:ind w:right="-7" w:firstLine="567"/>
        <w:jc w:val="center"/>
        <w:rPr>
          <w:rFonts w:ascii="Arial Unicode" w:hAnsi="Arial Unicode" w:cs="Arial Unicode"/>
          <w:sz w:val="18"/>
          <w:szCs w:val="18"/>
          <w:lang w:val="af-ZA"/>
        </w:rPr>
      </w:pPr>
    </w:p>
    <w:p w:rsidR="00D31B9D" w:rsidRPr="00D14CB5" w:rsidRDefault="00D31B9D"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D31B9D" w:rsidRPr="00D14CB5" w:rsidRDefault="00D31B9D" w:rsidP="002E0382">
      <w:pPr>
        <w:pStyle w:val="BodyText"/>
        <w:widowControl w:val="0"/>
        <w:spacing w:after="0"/>
        <w:ind w:right="-7" w:firstLine="567"/>
        <w:jc w:val="center"/>
        <w:rPr>
          <w:rFonts w:ascii="Arial Unicode" w:hAnsi="Arial Unicode" w:cs="Arial Unicode"/>
          <w:sz w:val="18"/>
          <w:szCs w:val="18"/>
        </w:rPr>
      </w:pPr>
    </w:p>
    <w:p w:rsidR="00D31B9D" w:rsidRPr="00D14CB5" w:rsidRDefault="00D31B9D"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D31B9D" w:rsidRPr="00D14CB5" w:rsidRDefault="00D31B9D" w:rsidP="002E0382">
      <w:pPr>
        <w:pStyle w:val="BodyText"/>
        <w:widowControl w:val="0"/>
        <w:spacing w:after="0"/>
        <w:ind w:right="-7"/>
        <w:jc w:val="center"/>
        <w:rPr>
          <w:rFonts w:ascii="Arial Unicode" w:hAnsi="Arial Unicode" w:cs="Arial Unicode"/>
          <w:sz w:val="18"/>
          <w:szCs w:val="18"/>
          <w:lang w:val="af-ZA"/>
        </w:rPr>
      </w:pPr>
    </w:p>
    <w:p w:rsidR="00D31B9D" w:rsidRPr="00D14CB5" w:rsidRDefault="00D31B9D"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D31B9D" w:rsidRPr="00D14CB5" w:rsidRDefault="00D31B9D" w:rsidP="002E0382">
      <w:pPr>
        <w:widowControl w:val="0"/>
        <w:ind w:firstLine="567"/>
        <w:jc w:val="center"/>
        <w:rPr>
          <w:rFonts w:ascii="Arial Unicode" w:hAnsi="Arial Unicode" w:cs="Arial Unicode"/>
          <w:b/>
          <w:bCs/>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D31B9D" w:rsidRPr="00D14CB5" w:rsidRDefault="00D31B9D"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D31B9D" w:rsidRPr="00D14CB5" w:rsidRDefault="00D31B9D" w:rsidP="002E0382">
      <w:pPr>
        <w:ind w:firstLine="567"/>
        <w:jc w:val="center"/>
        <w:rPr>
          <w:rFonts w:ascii="Arial Unicode" w:hAnsi="Arial Unicode" w:cs="Arial Unicode"/>
          <w:b/>
          <w:bCs/>
          <w:sz w:val="18"/>
          <w:szCs w:val="18"/>
          <w:lang w:val="af-ZA"/>
        </w:rPr>
      </w:pPr>
    </w:p>
    <w:p w:rsidR="00D31B9D" w:rsidRPr="00D14CB5" w:rsidRDefault="00D31B9D" w:rsidP="002E0382">
      <w:pPr>
        <w:widowControl w:val="0"/>
        <w:ind w:firstLine="567"/>
        <w:jc w:val="center"/>
        <w:rPr>
          <w:rFonts w:ascii="Arial Unicode" w:hAnsi="Arial Unicode" w:cs="Arial Unicode"/>
          <w:sz w:val="18"/>
          <w:szCs w:val="18"/>
          <w:lang w:val="af-ZA"/>
        </w:rPr>
      </w:pPr>
    </w:p>
    <w:p w:rsidR="00D31B9D" w:rsidRPr="00D14CB5" w:rsidRDefault="00D31B9D"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D31B9D" w:rsidRPr="00D14CB5" w:rsidRDefault="00D31B9D" w:rsidP="002E0382">
      <w:pPr>
        <w:widowControl w:val="0"/>
        <w:jc w:val="center"/>
        <w:rPr>
          <w:rFonts w:ascii="Arial Unicode" w:hAnsi="Arial Unicode" w:cs="Arial Unicode"/>
          <w:b/>
          <w:bCs/>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D31B9D" w:rsidRPr="00D14CB5" w:rsidRDefault="00D31B9D" w:rsidP="002E0382">
      <w:pPr>
        <w:widowControl w:val="0"/>
        <w:jc w:val="center"/>
        <w:rPr>
          <w:rFonts w:ascii="Arial Unicode" w:hAnsi="Arial Unicode" w:cs="Arial Unicode"/>
          <w:sz w:val="18"/>
          <w:szCs w:val="18"/>
        </w:rPr>
      </w:pPr>
    </w:p>
    <w:p w:rsidR="00D31B9D" w:rsidRPr="00D14CB5" w:rsidRDefault="00D31B9D"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D31B9D" w:rsidRPr="00D14CB5" w:rsidRDefault="00D31B9D"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31B9D" w:rsidRPr="00D14CB5" w:rsidRDefault="00D31B9D"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D31B9D" w:rsidRPr="00D14CB5" w:rsidRDefault="00D31B9D"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D31B9D" w:rsidRPr="00D14CB5" w:rsidRDefault="00D31B9D"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D31B9D" w:rsidRPr="00F70D0A" w:rsidRDefault="00D31B9D"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D31B9D" w:rsidRPr="00F70D0A" w:rsidRDefault="00D31B9D"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D31B9D" w:rsidRPr="00D14CB5" w:rsidRDefault="00D31B9D"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D31B9D" w:rsidRPr="00D14CB5" w:rsidRDefault="00D31B9D"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D31B9D" w:rsidRPr="00D14CB5" w:rsidRDefault="00D31B9D"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D31B9D" w:rsidRPr="00D14CB5" w:rsidRDefault="00D31B9D"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D31B9D" w:rsidRPr="00D14CB5" w:rsidRDefault="00D31B9D"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D31B9D" w:rsidRPr="00D14CB5" w:rsidRDefault="00D31B9D" w:rsidP="002E0382">
      <w:pPr>
        <w:widowControl w:val="0"/>
        <w:jc w:val="center"/>
        <w:rPr>
          <w:rFonts w:ascii="Arial Unicode" w:hAnsi="Arial Unicode" w:cs="Arial Unicode"/>
          <w:b/>
          <w:bCs/>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D31B9D" w:rsidRPr="00D14CB5" w:rsidRDefault="00D31B9D" w:rsidP="002E0382">
      <w:pPr>
        <w:widowControl w:val="0"/>
        <w:jc w:val="center"/>
        <w:rPr>
          <w:rFonts w:ascii="Arial Unicode" w:hAnsi="Arial Unicode" w:cs="Arial Unicode"/>
          <w:b/>
          <w:bCs/>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D31B9D" w:rsidRPr="00D14CB5" w:rsidRDefault="00D31B9D" w:rsidP="002E0382">
      <w:pPr>
        <w:widowControl w:val="0"/>
        <w:jc w:val="center"/>
        <w:rPr>
          <w:rFonts w:ascii="Arial Unicode" w:hAnsi="Arial Unicode" w:cs="Arial Unicode"/>
          <w:b/>
          <w:bCs/>
          <w:sz w:val="18"/>
          <w:szCs w:val="18"/>
        </w:rPr>
      </w:pPr>
    </w:p>
    <w:p w:rsidR="00D31B9D" w:rsidRPr="00D14CB5" w:rsidRDefault="00D31B9D"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D31B9D" w:rsidRPr="00D14CB5" w:rsidRDefault="00D31B9D"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D31B9D" w:rsidRPr="00D14CB5" w:rsidRDefault="00D31B9D"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D31B9D" w:rsidRPr="00D14CB5" w:rsidRDefault="00D31B9D"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D31B9D" w:rsidRPr="00D14CB5" w:rsidRDefault="00D31B9D"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21/34</w:t>
      </w:r>
      <w:r w:rsidRPr="00D14CB5">
        <w:rPr>
          <w:rFonts w:ascii="Arial Unicode" w:hAnsi="Arial Unicode" w:cs="Arial Unicode"/>
          <w:spacing w:val="-6"/>
          <w:sz w:val="18"/>
          <w:szCs w:val="18"/>
        </w:rPr>
        <w:t xml:space="preserve"> (далее — процедура).</w:t>
      </w: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31B9D" w:rsidRPr="00D14CB5" w:rsidRDefault="00D31B9D"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D31B9D" w:rsidRPr="00D14CB5" w:rsidRDefault="00D31B9D" w:rsidP="002E0382">
      <w:pPr>
        <w:pStyle w:val="BodyTextIndent2"/>
        <w:widowControl w:val="0"/>
        <w:spacing w:line="240" w:lineRule="auto"/>
        <w:ind w:firstLine="567"/>
        <w:rPr>
          <w:rFonts w:ascii="Arial Unicode" w:hAnsi="Arial Unicode" w:cs="Arial Unicode"/>
          <w:sz w:val="18"/>
          <w:szCs w:val="18"/>
          <w:lang w:val="es-ES"/>
        </w:rPr>
      </w:pP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D31B9D" w:rsidRPr="00D14CB5" w:rsidRDefault="00D31B9D" w:rsidP="002E0382">
      <w:pPr>
        <w:pStyle w:val="Heading3"/>
        <w:keepNext w:val="0"/>
        <w:widowControl w:val="0"/>
        <w:spacing w:line="240" w:lineRule="auto"/>
        <w:rPr>
          <w:rFonts w:ascii="Arial Unicode" w:hAnsi="Arial Unicode" w:cs="Arial Unicode"/>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D31B9D" w:rsidRPr="00E9179B" w:rsidRDefault="00D31B9D"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i w:val="0"/>
          <w:iCs w:val="0"/>
          <w:sz w:val="18"/>
          <w:szCs w:val="18"/>
        </w:rPr>
        <w:t xml:space="preserve"> (далее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C67390">
        <w:rPr>
          <w:rFonts w:ascii="Arial Unicode" w:hAnsi="Arial Unicode" w:cs="Arial Unicode"/>
          <w:i w:val="0"/>
          <w:iCs w:val="0"/>
          <w:sz w:val="18"/>
          <w:szCs w:val="18"/>
        </w:rPr>
        <w:t>3</w:t>
      </w:r>
      <w:r w:rsidRPr="00F515CC">
        <w:rPr>
          <w:rFonts w:ascii="Arial Unicode" w:hAnsi="Arial Unicode" w:cs="Arial Unicode"/>
          <w:i w:val="0"/>
          <w:iCs w:val="0"/>
          <w:sz w:val="18"/>
          <w:szCs w:val="18"/>
        </w:rPr>
        <w:t>5</w:t>
      </w:r>
      <w:r>
        <w:rPr>
          <w:rFonts w:ascii="Arial Unicode" w:hAnsi="Arial Unicode" w:cs="Arial Unicode"/>
          <w:i w:val="0"/>
          <w:iCs w:val="0"/>
          <w:sz w:val="18"/>
          <w:szCs w:val="18"/>
        </w:rPr>
        <w:t>"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D31B9D" w:rsidRPr="00D14CB5">
        <w:trPr>
          <w:jc w:val="center"/>
        </w:trPr>
        <w:tc>
          <w:tcPr>
            <w:tcW w:w="1530" w:type="dxa"/>
            <w:vAlign w:val="center"/>
          </w:tcPr>
          <w:p w:rsidR="00D31B9D" w:rsidRPr="00D14CB5" w:rsidRDefault="00D31B9D"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D31B9D" w:rsidRPr="00D14CB5" w:rsidRDefault="00D31B9D"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D31B9D" w:rsidRPr="00D14CB5">
        <w:trPr>
          <w:jc w:val="center"/>
        </w:trPr>
        <w:tc>
          <w:tcPr>
            <w:tcW w:w="1530" w:type="dxa"/>
            <w:vAlign w:val="center"/>
          </w:tcPr>
          <w:p w:rsidR="00D31B9D" w:rsidRDefault="00D31B9D">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ԱԱՇ խողովակների հավաքածու մեծահասակի</w:t>
            </w:r>
          </w:p>
        </w:tc>
      </w:tr>
      <w:tr w:rsidR="00D31B9D" w:rsidRPr="00D14CB5">
        <w:trPr>
          <w:jc w:val="center"/>
        </w:trPr>
        <w:tc>
          <w:tcPr>
            <w:tcW w:w="1530" w:type="dxa"/>
            <w:vAlign w:val="center"/>
          </w:tcPr>
          <w:p w:rsidR="00D31B9D" w:rsidRDefault="00D31B9D">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 xml:space="preserve">ԱԱՇ Օքսիգենատոր մեծահասակի </w:t>
            </w:r>
          </w:p>
        </w:tc>
      </w:tr>
      <w:tr w:rsidR="00D31B9D" w:rsidRPr="00D14CB5">
        <w:trPr>
          <w:jc w:val="center"/>
        </w:trPr>
        <w:tc>
          <w:tcPr>
            <w:tcW w:w="1530" w:type="dxa"/>
            <w:vAlign w:val="center"/>
          </w:tcPr>
          <w:p w:rsidR="00D31B9D" w:rsidRDefault="00D31B9D">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Զարկերակը կարող գործիք</w:t>
            </w:r>
          </w:p>
        </w:tc>
      </w:tr>
      <w:tr w:rsidR="00D31B9D" w:rsidRPr="00D14CB5">
        <w:trPr>
          <w:jc w:val="center"/>
        </w:trPr>
        <w:tc>
          <w:tcPr>
            <w:tcW w:w="1530" w:type="dxa"/>
            <w:vAlign w:val="center"/>
          </w:tcPr>
          <w:p w:rsidR="00D31B9D" w:rsidRDefault="00D31B9D">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Զարկերակը կարող գործիք</w:t>
            </w:r>
          </w:p>
        </w:tc>
      </w:tr>
      <w:tr w:rsidR="00D31B9D" w:rsidRPr="00D14CB5">
        <w:trPr>
          <w:jc w:val="center"/>
        </w:trPr>
        <w:tc>
          <w:tcPr>
            <w:tcW w:w="1530" w:type="dxa"/>
            <w:vAlign w:val="center"/>
          </w:tcPr>
          <w:p w:rsidR="00D31B9D" w:rsidRDefault="00D31B9D">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Ինդեֆլյատոր-մեդֆլյատոր հավաքածու</w:t>
            </w:r>
          </w:p>
        </w:tc>
      </w:tr>
      <w:tr w:rsidR="00D31B9D" w:rsidRPr="00D14CB5">
        <w:trPr>
          <w:jc w:val="center"/>
        </w:trPr>
        <w:tc>
          <w:tcPr>
            <w:tcW w:w="1530" w:type="dxa"/>
            <w:vAlign w:val="center"/>
          </w:tcPr>
          <w:p w:rsidR="00D31B9D" w:rsidRDefault="00D31B9D">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Ինդեֆլյատոր-մեդֆլյատոր հավաքածու</w:t>
            </w:r>
          </w:p>
        </w:tc>
      </w:tr>
      <w:tr w:rsidR="00D31B9D" w:rsidRPr="00D14CB5">
        <w:trPr>
          <w:jc w:val="center"/>
        </w:trPr>
        <w:tc>
          <w:tcPr>
            <w:tcW w:w="1530" w:type="dxa"/>
            <w:vAlign w:val="center"/>
          </w:tcPr>
          <w:p w:rsidR="00D31B9D" w:rsidRDefault="00D31B9D">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Ինտրադյուսեր տրանսռադիալ</w:t>
            </w:r>
          </w:p>
        </w:tc>
      </w:tr>
      <w:tr w:rsidR="00D31B9D" w:rsidRPr="00D14CB5">
        <w:trPr>
          <w:jc w:val="center"/>
        </w:trPr>
        <w:tc>
          <w:tcPr>
            <w:tcW w:w="1530" w:type="dxa"/>
            <w:vAlign w:val="center"/>
          </w:tcPr>
          <w:p w:rsidR="00D31B9D" w:rsidRDefault="00D31B9D">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Ինտրադյուսեր տրանսռադիալ 4/5 Fr</w:t>
            </w:r>
          </w:p>
        </w:tc>
      </w:tr>
      <w:tr w:rsidR="00D31B9D" w:rsidRPr="000E5364">
        <w:trPr>
          <w:jc w:val="center"/>
        </w:trPr>
        <w:tc>
          <w:tcPr>
            <w:tcW w:w="1530" w:type="dxa"/>
            <w:vAlign w:val="center"/>
          </w:tcPr>
          <w:p w:rsidR="00D31B9D" w:rsidRDefault="00D31B9D">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Ինտրադյուսեր տրանսռադիալ 5/6 Fr</w:t>
            </w:r>
          </w:p>
        </w:tc>
      </w:tr>
      <w:tr w:rsidR="00D31B9D" w:rsidRPr="00D14CB5">
        <w:trPr>
          <w:jc w:val="center"/>
        </w:trPr>
        <w:tc>
          <w:tcPr>
            <w:tcW w:w="1530" w:type="dxa"/>
            <w:vAlign w:val="center"/>
          </w:tcPr>
          <w:p w:rsidR="00D31B9D" w:rsidRDefault="00D31B9D">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Ինտրադյուսեր ֆեմորալ</w:t>
            </w:r>
          </w:p>
        </w:tc>
      </w:tr>
      <w:tr w:rsidR="00D31B9D" w:rsidRPr="000E5364">
        <w:trPr>
          <w:jc w:val="center"/>
        </w:trPr>
        <w:tc>
          <w:tcPr>
            <w:tcW w:w="1530" w:type="dxa"/>
            <w:vAlign w:val="center"/>
          </w:tcPr>
          <w:p w:rsidR="00D31B9D" w:rsidRDefault="00D31B9D">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Ինտրադյուսեր ֆեմորալ</w:t>
            </w:r>
          </w:p>
        </w:tc>
      </w:tr>
      <w:tr w:rsidR="00D31B9D" w:rsidRPr="000E5364">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12</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Կաթետր ախտորոշիչ</w:t>
            </w:r>
          </w:p>
        </w:tc>
      </w:tr>
      <w:tr w:rsidR="00D31B9D" w:rsidRPr="000E5364">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13</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Կաթետր ախտորոշիչ</w:t>
            </w:r>
          </w:p>
        </w:tc>
      </w:tr>
      <w:tr w:rsidR="00D31B9D" w:rsidRPr="000E5364">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14</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Կաթետր ասպիրացիոն</w:t>
            </w:r>
          </w:p>
        </w:tc>
      </w:tr>
      <w:tr w:rsidR="00D31B9D" w:rsidRPr="00F515CC">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15</w:t>
            </w:r>
          </w:p>
        </w:tc>
        <w:tc>
          <w:tcPr>
            <w:tcW w:w="7704" w:type="dxa"/>
            <w:vAlign w:val="center"/>
          </w:tcPr>
          <w:p w:rsidR="00D31B9D" w:rsidRPr="00F515CC" w:rsidRDefault="00D31B9D">
            <w:pPr>
              <w:rPr>
                <w:rFonts w:ascii="Arial Unicode" w:hAnsi="Arial Unicode" w:cs="Arial Unicode"/>
                <w:sz w:val="16"/>
                <w:szCs w:val="16"/>
                <w:lang w:val="en-US"/>
              </w:rPr>
            </w:pPr>
            <w:r>
              <w:rPr>
                <w:rFonts w:ascii="Arial Unicode" w:hAnsi="Arial Unicode" w:cs="Arial Unicode"/>
                <w:sz w:val="16"/>
                <w:szCs w:val="16"/>
              </w:rPr>
              <w:t>Կաթետր</w:t>
            </w:r>
            <w:r w:rsidRPr="00F515CC">
              <w:rPr>
                <w:rFonts w:ascii="Arial Unicode" w:hAnsi="Arial Unicode" w:cs="Arial Unicode"/>
                <w:sz w:val="16"/>
                <w:szCs w:val="16"/>
                <w:lang w:val="en-US"/>
              </w:rPr>
              <w:t xml:space="preserve"> </w:t>
            </w:r>
            <w:r>
              <w:rPr>
                <w:rFonts w:ascii="Arial Unicode" w:hAnsi="Arial Unicode" w:cs="Arial Unicode"/>
                <w:sz w:val="16"/>
                <w:szCs w:val="16"/>
              </w:rPr>
              <w:t>բալոն</w:t>
            </w:r>
            <w:r w:rsidRPr="00F515CC">
              <w:rPr>
                <w:rFonts w:ascii="Arial Unicode" w:hAnsi="Arial Unicode" w:cs="Arial Unicode"/>
                <w:sz w:val="16"/>
                <w:szCs w:val="16"/>
                <w:lang w:val="en-US"/>
              </w:rPr>
              <w:t xml:space="preserve"> </w:t>
            </w:r>
            <w:r>
              <w:rPr>
                <w:rFonts w:ascii="Arial Unicode" w:hAnsi="Arial Unicode" w:cs="Arial Unicode"/>
                <w:sz w:val="16"/>
                <w:szCs w:val="16"/>
              </w:rPr>
              <w:t>ախտորոշիչ</w:t>
            </w:r>
            <w:r w:rsidRPr="00F515CC">
              <w:rPr>
                <w:rFonts w:ascii="Arial Unicode" w:hAnsi="Arial Unicode" w:cs="Arial Unicode"/>
                <w:sz w:val="16"/>
                <w:szCs w:val="16"/>
                <w:lang w:val="en-US"/>
              </w:rPr>
              <w:t xml:space="preserve"> Wedge 4</w:t>
            </w:r>
            <w:r>
              <w:rPr>
                <w:rFonts w:ascii="Arial Unicode" w:hAnsi="Arial Unicode" w:cs="Arial Unicode"/>
                <w:sz w:val="16"/>
                <w:szCs w:val="16"/>
              </w:rPr>
              <w:t>ֆր</w:t>
            </w:r>
          </w:p>
        </w:tc>
      </w:tr>
      <w:tr w:rsidR="00D31B9D" w:rsidRPr="00F515CC">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16</w:t>
            </w:r>
          </w:p>
        </w:tc>
        <w:tc>
          <w:tcPr>
            <w:tcW w:w="7704" w:type="dxa"/>
            <w:vAlign w:val="center"/>
          </w:tcPr>
          <w:p w:rsidR="00D31B9D" w:rsidRPr="00F515CC" w:rsidRDefault="00D31B9D">
            <w:pPr>
              <w:rPr>
                <w:rFonts w:ascii="Arial Unicode" w:hAnsi="Arial Unicode" w:cs="Arial Unicode"/>
                <w:sz w:val="16"/>
                <w:szCs w:val="16"/>
                <w:lang w:val="en-US"/>
              </w:rPr>
            </w:pPr>
            <w:r>
              <w:rPr>
                <w:rFonts w:ascii="Arial Unicode" w:hAnsi="Arial Unicode" w:cs="Arial Unicode"/>
                <w:sz w:val="16"/>
                <w:szCs w:val="16"/>
              </w:rPr>
              <w:t>Կաթետր</w:t>
            </w:r>
            <w:r w:rsidRPr="00F515CC">
              <w:rPr>
                <w:rFonts w:ascii="Arial Unicode" w:hAnsi="Arial Unicode" w:cs="Arial Unicode"/>
                <w:sz w:val="16"/>
                <w:szCs w:val="16"/>
                <w:lang w:val="en-US"/>
              </w:rPr>
              <w:t xml:space="preserve"> </w:t>
            </w:r>
            <w:r>
              <w:rPr>
                <w:rFonts w:ascii="Arial Unicode" w:hAnsi="Arial Unicode" w:cs="Arial Unicode"/>
                <w:sz w:val="16"/>
                <w:szCs w:val="16"/>
              </w:rPr>
              <w:t>բալոն</w:t>
            </w:r>
            <w:r w:rsidRPr="00F515CC">
              <w:rPr>
                <w:rFonts w:ascii="Arial Unicode" w:hAnsi="Arial Unicode" w:cs="Arial Unicode"/>
                <w:sz w:val="16"/>
                <w:szCs w:val="16"/>
                <w:lang w:val="en-US"/>
              </w:rPr>
              <w:t xml:space="preserve"> </w:t>
            </w:r>
            <w:r>
              <w:rPr>
                <w:rFonts w:ascii="Arial Unicode" w:hAnsi="Arial Unicode" w:cs="Arial Unicode"/>
                <w:sz w:val="16"/>
                <w:szCs w:val="16"/>
              </w:rPr>
              <w:t>ախտորոշիչ</w:t>
            </w:r>
            <w:r w:rsidRPr="00F515CC">
              <w:rPr>
                <w:rFonts w:ascii="Arial Unicode" w:hAnsi="Arial Unicode" w:cs="Arial Unicode"/>
                <w:sz w:val="16"/>
                <w:szCs w:val="16"/>
                <w:lang w:val="en-US"/>
              </w:rPr>
              <w:t xml:space="preserve"> Wedge 5</w:t>
            </w:r>
            <w:r>
              <w:rPr>
                <w:rFonts w:ascii="Arial Unicode" w:hAnsi="Arial Unicode" w:cs="Arial Unicode"/>
                <w:sz w:val="16"/>
                <w:szCs w:val="16"/>
              </w:rPr>
              <w:t>ֆր</w:t>
            </w:r>
          </w:p>
        </w:tc>
      </w:tr>
      <w:tr w:rsidR="00D31B9D" w:rsidRPr="00F515CC">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17</w:t>
            </w:r>
          </w:p>
        </w:tc>
        <w:tc>
          <w:tcPr>
            <w:tcW w:w="7704" w:type="dxa"/>
            <w:vAlign w:val="center"/>
          </w:tcPr>
          <w:p w:rsidR="00D31B9D" w:rsidRPr="00F515CC" w:rsidRDefault="00D31B9D">
            <w:pPr>
              <w:rPr>
                <w:rFonts w:ascii="Arial Unicode" w:hAnsi="Arial Unicode" w:cs="Arial Unicode"/>
                <w:sz w:val="16"/>
                <w:szCs w:val="16"/>
                <w:lang w:val="en-US"/>
              </w:rPr>
            </w:pPr>
            <w:r>
              <w:rPr>
                <w:rFonts w:ascii="Arial Unicode" w:hAnsi="Arial Unicode" w:cs="Arial Unicode"/>
                <w:sz w:val="16"/>
                <w:szCs w:val="16"/>
              </w:rPr>
              <w:t>Կաթետր</w:t>
            </w:r>
            <w:r w:rsidRPr="00F515CC">
              <w:rPr>
                <w:rFonts w:ascii="Arial Unicode" w:hAnsi="Arial Unicode" w:cs="Arial Unicode"/>
                <w:sz w:val="16"/>
                <w:szCs w:val="16"/>
                <w:lang w:val="en-US"/>
              </w:rPr>
              <w:t xml:space="preserve"> </w:t>
            </w:r>
            <w:r>
              <w:rPr>
                <w:rFonts w:ascii="Arial Unicode" w:hAnsi="Arial Unicode" w:cs="Arial Unicode"/>
                <w:sz w:val="16"/>
                <w:szCs w:val="16"/>
              </w:rPr>
              <w:t>բալոն</w:t>
            </w:r>
            <w:r w:rsidRPr="00F515CC">
              <w:rPr>
                <w:rFonts w:ascii="Arial Unicode" w:hAnsi="Arial Unicode" w:cs="Arial Unicode"/>
                <w:sz w:val="16"/>
                <w:szCs w:val="16"/>
                <w:lang w:val="en-US"/>
              </w:rPr>
              <w:t xml:space="preserve"> </w:t>
            </w:r>
            <w:r>
              <w:rPr>
                <w:rFonts w:ascii="Arial Unicode" w:hAnsi="Arial Unicode" w:cs="Arial Unicode"/>
                <w:sz w:val="16"/>
                <w:szCs w:val="16"/>
              </w:rPr>
              <w:t>ախտորոշիչ</w:t>
            </w:r>
            <w:r w:rsidRPr="00F515CC">
              <w:rPr>
                <w:rFonts w:ascii="Arial Unicode" w:hAnsi="Arial Unicode" w:cs="Arial Unicode"/>
                <w:sz w:val="16"/>
                <w:szCs w:val="16"/>
                <w:lang w:val="en-US"/>
              </w:rPr>
              <w:t xml:space="preserve"> Wedge 6f</w:t>
            </w:r>
            <w:r>
              <w:rPr>
                <w:rFonts w:ascii="Arial Unicode" w:hAnsi="Arial Unicode" w:cs="Arial Unicode"/>
                <w:sz w:val="16"/>
                <w:szCs w:val="16"/>
              </w:rPr>
              <w:t>ֆր</w:t>
            </w:r>
          </w:p>
        </w:tc>
      </w:tr>
      <w:tr w:rsidR="00D31B9D" w:rsidRPr="00F515CC">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18</w:t>
            </w:r>
          </w:p>
        </w:tc>
        <w:tc>
          <w:tcPr>
            <w:tcW w:w="7704" w:type="dxa"/>
            <w:vAlign w:val="center"/>
          </w:tcPr>
          <w:p w:rsidR="00D31B9D" w:rsidRPr="00F515CC" w:rsidRDefault="00D31B9D">
            <w:pPr>
              <w:rPr>
                <w:rFonts w:ascii="Arial Unicode" w:hAnsi="Arial Unicode" w:cs="Arial Unicode"/>
                <w:sz w:val="16"/>
                <w:szCs w:val="16"/>
                <w:lang w:val="en-US"/>
              </w:rPr>
            </w:pPr>
            <w:r>
              <w:rPr>
                <w:rFonts w:ascii="Arial Unicode" w:hAnsi="Arial Unicode" w:cs="Arial Unicode"/>
                <w:sz w:val="16"/>
                <w:szCs w:val="16"/>
              </w:rPr>
              <w:t>Կաթետր</w:t>
            </w:r>
            <w:r w:rsidRPr="00F515CC">
              <w:rPr>
                <w:rFonts w:ascii="Arial Unicode" w:hAnsi="Arial Unicode" w:cs="Arial Unicode"/>
                <w:sz w:val="16"/>
                <w:szCs w:val="16"/>
                <w:lang w:val="en-US"/>
              </w:rPr>
              <w:t xml:space="preserve"> </w:t>
            </w:r>
            <w:r>
              <w:rPr>
                <w:rFonts w:ascii="Arial Unicode" w:hAnsi="Arial Unicode" w:cs="Arial Unicode"/>
                <w:sz w:val="16"/>
                <w:szCs w:val="16"/>
              </w:rPr>
              <w:t>բալոն</w:t>
            </w:r>
            <w:r w:rsidRPr="00F515CC">
              <w:rPr>
                <w:rFonts w:ascii="Arial Unicode" w:hAnsi="Arial Unicode" w:cs="Arial Unicode"/>
                <w:sz w:val="16"/>
                <w:szCs w:val="16"/>
                <w:lang w:val="en-US"/>
              </w:rPr>
              <w:t xml:space="preserve"> </w:t>
            </w:r>
            <w:r>
              <w:rPr>
                <w:rFonts w:ascii="Arial Unicode" w:hAnsi="Arial Unicode" w:cs="Arial Unicode"/>
                <w:sz w:val="16"/>
                <w:szCs w:val="16"/>
              </w:rPr>
              <w:t>ախտորոշիչ</w:t>
            </w:r>
            <w:r w:rsidRPr="00F515CC">
              <w:rPr>
                <w:rFonts w:ascii="Arial Unicode" w:hAnsi="Arial Unicode" w:cs="Arial Unicode"/>
                <w:sz w:val="16"/>
                <w:szCs w:val="16"/>
                <w:lang w:val="en-US"/>
              </w:rPr>
              <w:t xml:space="preserve"> </w:t>
            </w:r>
            <w:r>
              <w:rPr>
                <w:rFonts w:ascii="Arial Unicode" w:hAnsi="Arial Unicode" w:cs="Arial Unicode"/>
                <w:sz w:val="16"/>
                <w:szCs w:val="16"/>
              </w:rPr>
              <w:t>Բերման</w:t>
            </w:r>
            <w:r w:rsidRPr="00F515CC">
              <w:rPr>
                <w:rFonts w:ascii="Arial Unicode" w:hAnsi="Arial Unicode" w:cs="Arial Unicode"/>
                <w:sz w:val="16"/>
                <w:szCs w:val="16"/>
                <w:lang w:val="en-US"/>
              </w:rPr>
              <w:t xml:space="preserve"> 5</w:t>
            </w:r>
            <w:r>
              <w:rPr>
                <w:rFonts w:ascii="Arial Unicode" w:hAnsi="Arial Unicode" w:cs="Arial Unicode"/>
                <w:sz w:val="16"/>
                <w:szCs w:val="16"/>
              </w:rPr>
              <w:t>Ֆր</w:t>
            </w:r>
          </w:p>
        </w:tc>
      </w:tr>
      <w:tr w:rsidR="00D31B9D" w:rsidRPr="00F515CC">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19</w:t>
            </w:r>
          </w:p>
        </w:tc>
        <w:tc>
          <w:tcPr>
            <w:tcW w:w="7704" w:type="dxa"/>
            <w:vAlign w:val="center"/>
          </w:tcPr>
          <w:p w:rsidR="00D31B9D" w:rsidRPr="00F515CC" w:rsidRDefault="00D31B9D">
            <w:pPr>
              <w:rPr>
                <w:rFonts w:ascii="Arial Unicode" w:hAnsi="Arial Unicode" w:cs="Arial Unicode"/>
                <w:sz w:val="16"/>
                <w:szCs w:val="16"/>
                <w:lang w:val="en-US"/>
              </w:rPr>
            </w:pPr>
            <w:r>
              <w:rPr>
                <w:rFonts w:ascii="Arial Unicode" w:hAnsi="Arial Unicode" w:cs="Arial Unicode"/>
                <w:sz w:val="16"/>
                <w:szCs w:val="16"/>
              </w:rPr>
              <w:t>Կաթետր</w:t>
            </w:r>
            <w:r w:rsidRPr="00F515CC">
              <w:rPr>
                <w:rFonts w:ascii="Arial Unicode" w:hAnsi="Arial Unicode" w:cs="Arial Unicode"/>
                <w:sz w:val="16"/>
                <w:szCs w:val="16"/>
                <w:lang w:val="en-US"/>
              </w:rPr>
              <w:t xml:space="preserve"> </w:t>
            </w:r>
            <w:r>
              <w:rPr>
                <w:rFonts w:ascii="Arial Unicode" w:hAnsi="Arial Unicode" w:cs="Arial Unicode"/>
                <w:sz w:val="16"/>
                <w:szCs w:val="16"/>
              </w:rPr>
              <w:t>բալոն</w:t>
            </w:r>
            <w:r w:rsidRPr="00F515CC">
              <w:rPr>
                <w:rFonts w:ascii="Arial Unicode" w:hAnsi="Arial Unicode" w:cs="Arial Unicode"/>
                <w:sz w:val="16"/>
                <w:szCs w:val="16"/>
                <w:lang w:val="en-US"/>
              </w:rPr>
              <w:t xml:space="preserve"> </w:t>
            </w:r>
            <w:r>
              <w:rPr>
                <w:rFonts w:ascii="Arial Unicode" w:hAnsi="Arial Unicode" w:cs="Arial Unicode"/>
                <w:sz w:val="16"/>
                <w:szCs w:val="16"/>
              </w:rPr>
              <w:t>ախտորոշիչ</w:t>
            </w:r>
            <w:r w:rsidRPr="00F515CC">
              <w:rPr>
                <w:rFonts w:ascii="Arial Unicode" w:hAnsi="Arial Unicode" w:cs="Arial Unicode"/>
                <w:sz w:val="16"/>
                <w:szCs w:val="16"/>
                <w:lang w:val="en-US"/>
              </w:rPr>
              <w:t xml:space="preserve"> </w:t>
            </w:r>
            <w:r>
              <w:rPr>
                <w:rFonts w:ascii="Arial Unicode" w:hAnsi="Arial Unicode" w:cs="Arial Unicode"/>
                <w:sz w:val="16"/>
                <w:szCs w:val="16"/>
              </w:rPr>
              <w:t>Բերման</w:t>
            </w:r>
            <w:r w:rsidRPr="00F515CC">
              <w:rPr>
                <w:rFonts w:ascii="Arial Unicode" w:hAnsi="Arial Unicode" w:cs="Arial Unicode"/>
                <w:sz w:val="16"/>
                <w:szCs w:val="16"/>
                <w:lang w:val="en-US"/>
              </w:rPr>
              <w:t xml:space="preserve"> 6</w:t>
            </w:r>
            <w:r>
              <w:rPr>
                <w:rFonts w:ascii="Arial Unicode" w:hAnsi="Arial Unicode" w:cs="Arial Unicode"/>
                <w:sz w:val="16"/>
                <w:szCs w:val="16"/>
              </w:rPr>
              <w:t>Ֆր</w:t>
            </w:r>
          </w:p>
        </w:tc>
      </w:tr>
      <w:tr w:rsidR="00D31B9D" w:rsidRPr="000E5364">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20</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Կաթետր բալոն ատրիոսեպտոստոմիկ</w:t>
            </w:r>
          </w:p>
        </w:tc>
      </w:tr>
      <w:tr w:rsidR="00D31B9D" w:rsidRPr="000E5364">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21</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Կաթետր բալոն դեղապատ</w:t>
            </w:r>
          </w:p>
        </w:tc>
      </w:tr>
      <w:tr w:rsidR="00D31B9D" w:rsidRPr="000E5364">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22</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Կաթետր ուղղորդիչ</w:t>
            </w:r>
          </w:p>
        </w:tc>
      </w:tr>
      <w:tr w:rsidR="00D31B9D" w:rsidRPr="000E5364">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23</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Մանիֆոլդի հավաքածու</w:t>
            </w:r>
          </w:p>
        </w:tc>
      </w:tr>
      <w:tr w:rsidR="00D31B9D" w:rsidRPr="000E5364">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24</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Մղիչ անգիոգրաֆիկ</w:t>
            </w:r>
          </w:p>
        </w:tc>
      </w:tr>
      <w:tr w:rsidR="00D31B9D" w:rsidRPr="000E5364">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25</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 xml:space="preserve">Մոնիտորինգ գիծ </w:t>
            </w:r>
          </w:p>
        </w:tc>
      </w:tr>
      <w:tr w:rsidR="00D31B9D" w:rsidRPr="000E5364">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26</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Ներարկիչ Embospere</w:t>
            </w:r>
          </w:p>
        </w:tc>
      </w:tr>
      <w:tr w:rsidR="00D31B9D" w:rsidRPr="000E5364">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27</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ՈՒղղորդիչ ախտորոշիչ</w:t>
            </w:r>
          </w:p>
        </w:tc>
      </w:tr>
      <w:tr w:rsidR="00D31B9D" w:rsidRPr="000E5364">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28</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Ուղղորդիչ ախտորոշիչ</w:t>
            </w:r>
          </w:p>
        </w:tc>
      </w:tr>
      <w:tr w:rsidR="00D31B9D" w:rsidRPr="000E5364">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29</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ՈՒղղորդիչ կորոնար</w:t>
            </w:r>
          </w:p>
        </w:tc>
      </w:tr>
      <w:tr w:rsidR="00D31B9D" w:rsidRPr="000E5364">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30</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ՈՒղղորդիչ կորոնար</w:t>
            </w:r>
          </w:p>
        </w:tc>
      </w:tr>
      <w:tr w:rsidR="00D31B9D" w:rsidRPr="000E5364">
        <w:trPr>
          <w:jc w:val="center"/>
        </w:trPr>
        <w:tc>
          <w:tcPr>
            <w:tcW w:w="1530" w:type="dxa"/>
            <w:vAlign w:val="center"/>
          </w:tcPr>
          <w:p w:rsidR="00D31B9D" w:rsidRPr="00857ABE" w:rsidRDefault="00D31B9D">
            <w:pPr>
              <w:jc w:val="center"/>
              <w:rPr>
                <w:rFonts w:ascii="Arial Unicode" w:hAnsi="Arial Unicode" w:cs="Arial Unicode"/>
                <w:sz w:val="16"/>
                <w:szCs w:val="16"/>
                <w:lang w:val="en-US"/>
              </w:rPr>
            </w:pPr>
            <w:r>
              <w:rPr>
                <w:rFonts w:ascii="Arial Unicode" w:hAnsi="Arial Unicode" w:cs="Arial Unicode"/>
                <w:sz w:val="16"/>
                <w:szCs w:val="16"/>
                <w:lang w:val="en-US"/>
              </w:rPr>
              <w:t>31</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ՈՒղղորդիչ կորոնար</w:t>
            </w:r>
          </w:p>
        </w:tc>
      </w:tr>
      <w:tr w:rsidR="00D31B9D" w:rsidRPr="000E5364">
        <w:trPr>
          <w:jc w:val="center"/>
        </w:trPr>
        <w:tc>
          <w:tcPr>
            <w:tcW w:w="1530" w:type="dxa"/>
            <w:vAlign w:val="center"/>
          </w:tcPr>
          <w:p w:rsidR="00D31B9D" w:rsidRDefault="00D31B9D">
            <w:pPr>
              <w:jc w:val="center"/>
              <w:rPr>
                <w:rFonts w:ascii="Arial Unicode" w:hAnsi="Arial Unicode" w:cs="Arial Unicode"/>
                <w:sz w:val="16"/>
                <w:szCs w:val="16"/>
              </w:rPr>
            </w:pPr>
            <w:r>
              <w:rPr>
                <w:rFonts w:ascii="Arial Unicode" w:hAnsi="Arial Unicode" w:cs="Arial Unicode"/>
                <w:sz w:val="16"/>
                <w:szCs w:val="16"/>
              </w:rPr>
              <w:t>32</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Ռադիալ զարկերակի փակիչ</w:t>
            </w:r>
          </w:p>
        </w:tc>
      </w:tr>
      <w:tr w:rsidR="00D31B9D" w:rsidRPr="000E5364">
        <w:trPr>
          <w:jc w:val="center"/>
        </w:trPr>
        <w:tc>
          <w:tcPr>
            <w:tcW w:w="1530" w:type="dxa"/>
            <w:vAlign w:val="center"/>
          </w:tcPr>
          <w:p w:rsidR="00D31B9D" w:rsidRDefault="00D31B9D">
            <w:pPr>
              <w:jc w:val="center"/>
              <w:rPr>
                <w:rFonts w:ascii="Arial Unicode" w:hAnsi="Arial Unicode" w:cs="Arial Unicode"/>
                <w:sz w:val="16"/>
                <w:szCs w:val="16"/>
              </w:rPr>
            </w:pPr>
            <w:r>
              <w:rPr>
                <w:rFonts w:ascii="Arial Unicode" w:hAnsi="Arial Unicode" w:cs="Arial Unicode"/>
                <w:sz w:val="16"/>
                <w:szCs w:val="16"/>
              </w:rPr>
              <w:t>33</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Տրանսդյուսերի փակիչ</w:t>
            </w:r>
          </w:p>
        </w:tc>
      </w:tr>
      <w:tr w:rsidR="00D31B9D" w:rsidRPr="000E5364">
        <w:trPr>
          <w:jc w:val="center"/>
        </w:trPr>
        <w:tc>
          <w:tcPr>
            <w:tcW w:w="1530" w:type="dxa"/>
            <w:vAlign w:val="center"/>
          </w:tcPr>
          <w:p w:rsidR="00D31B9D" w:rsidRDefault="00D31B9D">
            <w:pPr>
              <w:jc w:val="center"/>
              <w:rPr>
                <w:rFonts w:ascii="Arial Unicode" w:hAnsi="Arial Unicode" w:cs="Arial Unicode"/>
                <w:sz w:val="16"/>
                <w:szCs w:val="16"/>
              </w:rPr>
            </w:pPr>
            <w:r>
              <w:rPr>
                <w:rFonts w:ascii="Arial Unicode" w:hAnsi="Arial Unicode" w:cs="Arial Unicode"/>
                <w:sz w:val="16"/>
                <w:szCs w:val="16"/>
              </w:rPr>
              <w:t>34</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Տրանսպլանտանտ անոթային 15սմ</w:t>
            </w:r>
          </w:p>
        </w:tc>
      </w:tr>
      <w:tr w:rsidR="00D31B9D" w:rsidRPr="000E5364">
        <w:trPr>
          <w:jc w:val="center"/>
        </w:trPr>
        <w:tc>
          <w:tcPr>
            <w:tcW w:w="1530" w:type="dxa"/>
            <w:vAlign w:val="center"/>
          </w:tcPr>
          <w:p w:rsidR="00D31B9D" w:rsidRDefault="00D31B9D">
            <w:pPr>
              <w:jc w:val="center"/>
              <w:rPr>
                <w:rFonts w:ascii="Arial Unicode" w:hAnsi="Arial Unicode" w:cs="Arial Unicode"/>
                <w:sz w:val="16"/>
                <w:szCs w:val="16"/>
              </w:rPr>
            </w:pPr>
            <w:r>
              <w:rPr>
                <w:rFonts w:ascii="Arial Unicode" w:hAnsi="Arial Unicode" w:cs="Arial Unicode"/>
                <w:sz w:val="16"/>
                <w:szCs w:val="16"/>
              </w:rPr>
              <w:t>35</w:t>
            </w:r>
          </w:p>
        </w:tc>
        <w:tc>
          <w:tcPr>
            <w:tcW w:w="7704" w:type="dxa"/>
            <w:vAlign w:val="center"/>
          </w:tcPr>
          <w:p w:rsidR="00D31B9D" w:rsidRDefault="00D31B9D">
            <w:pPr>
              <w:rPr>
                <w:rFonts w:ascii="Arial Unicode" w:hAnsi="Arial Unicode" w:cs="Arial Unicode"/>
                <w:sz w:val="16"/>
                <w:szCs w:val="16"/>
              </w:rPr>
            </w:pPr>
            <w:r>
              <w:rPr>
                <w:rFonts w:ascii="Arial Unicode" w:hAnsi="Arial Unicode" w:cs="Arial Unicode"/>
                <w:sz w:val="16"/>
                <w:szCs w:val="16"/>
              </w:rPr>
              <w:t>Տրանսպլանտանտ անոթային ճյուղավոր 45սմ</w:t>
            </w:r>
          </w:p>
        </w:tc>
      </w:tr>
    </w:tbl>
    <w:p w:rsidR="00D31B9D" w:rsidRPr="00D14CB5" w:rsidRDefault="00D31B9D"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D31B9D" w:rsidRPr="00D14CB5" w:rsidRDefault="00D31B9D"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D31B9D" w:rsidRPr="00D14CB5" w:rsidRDefault="00D31B9D"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31B9D" w:rsidRPr="00D14CB5" w:rsidRDefault="00D31B9D"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D31B9D" w:rsidRPr="00D14CB5" w:rsidRDefault="00D31B9D"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D31B9D" w:rsidRPr="00D14CB5" w:rsidRDefault="00D31B9D"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31B9D" w:rsidRPr="00D14CB5" w:rsidRDefault="00D31B9D"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D31B9D" w:rsidRPr="00D14CB5" w:rsidRDefault="00D31B9D"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31B9D" w:rsidRPr="00D14CB5" w:rsidRDefault="00D31B9D"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31B9D" w:rsidRPr="00D14CB5" w:rsidRDefault="00D31B9D"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31B9D" w:rsidRPr="00D14CB5" w:rsidRDefault="00D31B9D"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D31B9D" w:rsidRPr="00D14CB5" w:rsidRDefault="00D31B9D"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D31B9D" w:rsidRPr="00D14CB5" w:rsidRDefault="00D31B9D"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31B9D" w:rsidRPr="00D14CB5" w:rsidRDefault="00D31B9D"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31B9D" w:rsidRPr="00D14CB5" w:rsidRDefault="00D31B9D"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D31B9D" w:rsidRPr="00D14CB5" w:rsidRDefault="00D31B9D"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31B9D" w:rsidRPr="00D14CB5" w:rsidRDefault="00D31B9D"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D31B9D" w:rsidRPr="00D14CB5" w:rsidRDefault="00D31B9D"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D31B9D" w:rsidRPr="00D14CB5" w:rsidRDefault="00D31B9D"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31B9D" w:rsidRPr="00D14CB5" w:rsidRDefault="00D31B9D"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D31B9D" w:rsidRPr="00D14CB5" w:rsidRDefault="00D31B9D"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D31B9D" w:rsidRPr="00D14CB5" w:rsidRDefault="00D31B9D"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31B9D" w:rsidRPr="00D14CB5" w:rsidRDefault="00D31B9D"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D31B9D" w:rsidRPr="00D14CB5" w:rsidRDefault="00D31B9D"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31B9D" w:rsidRPr="00D14CB5" w:rsidRDefault="00D31B9D" w:rsidP="002E0382">
      <w:pPr>
        <w:widowControl w:val="0"/>
        <w:jc w:val="center"/>
        <w:rPr>
          <w:rFonts w:ascii="Arial Unicode" w:hAnsi="Arial Unicode" w:cs="Arial Unicode"/>
          <w:b/>
          <w:bCs/>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31B9D" w:rsidRPr="00D14CB5" w:rsidRDefault="00D31B9D"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D31B9D" w:rsidRPr="00D14CB5" w:rsidRDefault="00D31B9D"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D31B9D" w:rsidRPr="00D14CB5" w:rsidRDefault="00D31B9D"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D31B9D" w:rsidRPr="00D14CB5" w:rsidRDefault="00D31B9D"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Заявки на процедуру необходимо представить в комиссию по адресу ул. Арменакяна 108/4, г. Еревана не позднее, чем </w:t>
      </w:r>
      <w:r w:rsidRPr="00DC230F">
        <w:rPr>
          <w:rFonts w:ascii="Arial Unicode" w:hAnsi="Arial Unicode" w:cs="Arial Unicode"/>
          <w:b/>
          <w:bCs/>
          <w:sz w:val="18"/>
          <w:szCs w:val="18"/>
        </w:rPr>
        <w:t>1</w:t>
      </w:r>
      <w:r w:rsidRPr="00F515CC">
        <w:rPr>
          <w:rFonts w:ascii="Arial Unicode" w:hAnsi="Arial Unicode" w:cs="Arial Unicode"/>
          <w:b/>
          <w:bCs/>
          <w:sz w:val="18"/>
          <w:szCs w:val="18"/>
        </w:rPr>
        <w:t>2</w:t>
      </w:r>
      <w:r>
        <w:rPr>
          <w:rFonts w:ascii="Arial Unicode" w:hAnsi="Arial Unicode" w:cs="Arial Unicode"/>
          <w:b/>
          <w:bCs/>
          <w:sz w:val="18"/>
          <w:szCs w:val="18"/>
        </w:rPr>
        <w:t xml:space="preserve">:00   </w:t>
      </w:r>
      <w:r w:rsidRPr="00F515CC">
        <w:rPr>
          <w:rFonts w:ascii="Arial Unicode" w:hAnsi="Arial Unicode" w:cs="Arial Unicode"/>
          <w:b/>
          <w:bCs/>
          <w:sz w:val="18"/>
          <w:szCs w:val="18"/>
        </w:rPr>
        <w:t>15</w:t>
      </w:r>
      <w:r w:rsidRPr="00DC230F">
        <w:rPr>
          <w:rFonts w:ascii="Arial Unicode" w:hAnsi="Arial Unicode" w:cs="Arial Unicode"/>
          <w:b/>
          <w:bCs/>
          <w:sz w:val="18"/>
          <w:szCs w:val="18"/>
        </w:rPr>
        <w:t>-го</w:t>
      </w:r>
      <w:r w:rsidRPr="00D14CB5">
        <w:rPr>
          <w:rFonts w:ascii="Arial Unicode" w:hAnsi="Arial Unicode" w:cs="Arial Unicode"/>
          <w:sz w:val="18"/>
          <w:szCs w:val="18"/>
        </w:rPr>
        <w:t xml:space="preserve"> дня с даты опубликования в бюллетене объявления и приглашения на настоящую процедуру. </w:t>
      </w:r>
    </w:p>
    <w:p w:rsidR="00D31B9D" w:rsidRPr="00D14CB5" w:rsidRDefault="00D31B9D"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D31B9D" w:rsidRPr="00D14CB5" w:rsidRDefault="00D31B9D"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D31B9D" w:rsidRPr="00D14CB5" w:rsidRDefault="00D31B9D"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D31B9D" w:rsidRPr="00D14CB5" w:rsidRDefault="00D31B9D"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D31B9D" w:rsidRPr="00D14CB5" w:rsidRDefault="00D31B9D"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31B9D" w:rsidRPr="00D14CB5" w:rsidRDefault="00D31B9D"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D31B9D" w:rsidRPr="00D14CB5" w:rsidRDefault="00D31B9D"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31B9D" w:rsidRPr="00D14CB5" w:rsidRDefault="00D31B9D"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D31B9D" w:rsidRPr="00D14CB5" w:rsidRDefault="00D31B9D"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35F1A">
        <w:rPr>
          <w:rFonts w:ascii="Arial Unicode" w:hAnsi="Arial Unicode" w:cs="Arial Unicode"/>
          <w:sz w:val="18"/>
          <w:szCs w:val="18"/>
        </w:rPr>
        <w:t xml:space="preserve"> и(или)</w:t>
      </w:r>
      <w:r w:rsidRPr="00D14CB5">
        <w:rPr>
          <w:rFonts w:ascii="Arial Unicode" w:hAnsi="Arial Unicode" w:cs="Arial Unicode"/>
          <w:sz w:val="18"/>
          <w:szCs w:val="18"/>
        </w:rPr>
        <w:t xml:space="preserve">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D31B9D" w:rsidRPr="00F70D0A"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D31B9D" w:rsidRPr="00F70D0A"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D31B9D" w:rsidRPr="00D14CB5" w:rsidRDefault="00D31B9D"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D31B9D" w:rsidRPr="00D14CB5" w:rsidRDefault="00D31B9D"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31B9D" w:rsidRPr="00F70D0A" w:rsidRDefault="00D31B9D"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31B9D" w:rsidRPr="00F70D0A" w:rsidRDefault="00D31B9D" w:rsidP="002E0382">
      <w:pPr>
        <w:pStyle w:val="norm"/>
        <w:widowControl w:val="0"/>
        <w:spacing w:line="240" w:lineRule="auto"/>
        <w:ind w:firstLine="0"/>
        <w:rPr>
          <w:rFonts w:ascii="Arial Unicode" w:hAnsi="Arial Unicode" w:cs="Arial Unicode"/>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31B9D" w:rsidRPr="00D14CB5" w:rsidRDefault="00D31B9D"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D31B9D" w:rsidRPr="00F70D0A"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31B9D" w:rsidRPr="00F70D0A" w:rsidRDefault="00D31B9D" w:rsidP="002E0382">
      <w:pPr>
        <w:pStyle w:val="norm"/>
        <w:widowControl w:val="0"/>
        <w:tabs>
          <w:tab w:val="left" w:pos="1134"/>
        </w:tabs>
        <w:spacing w:line="240" w:lineRule="auto"/>
        <w:ind w:firstLine="567"/>
        <w:rPr>
          <w:rFonts w:ascii="Arial Unicode" w:hAnsi="Arial Unicode" w:cs="Arial Unicode"/>
          <w:sz w:val="18"/>
          <w:szCs w:val="18"/>
        </w:rPr>
      </w:pPr>
    </w:p>
    <w:p w:rsidR="00D31B9D" w:rsidRPr="00D14CB5" w:rsidRDefault="00D31B9D"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D31B9D" w:rsidRPr="00D14CB5" w:rsidRDefault="00D31B9D"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31B9D" w:rsidRPr="00F70D0A" w:rsidRDefault="00D31B9D"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31B9D" w:rsidRPr="00F70D0A" w:rsidRDefault="00D31B9D"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D31B9D" w:rsidRPr="00D14CB5" w:rsidRDefault="00D31B9D"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Pr>
          <w:rFonts w:ascii="Arial Unicode" w:hAnsi="Arial Unicode" w:cs="Arial Unicode"/>
          <w:sz w:val="18"/>
          <w:szCs w:val="18"/>
        </w:rPr>
        <w:tab/>
        <w:t xml:space="preserve">Вскрытие заявок произойдет на </w:t>
      </w:r>
      <w:r w:rsidRPr="00826E40">
        <w:rPr>
          <w:rFonts w:ascii="Arial Unicode" w:hAnsi="Arial Unicode" w:cs="Arial Unicode"/>
          <w:sz w:val="18"/>
          <w:szCs w:val="18"/>
        </w:rPr>
        <w:t>15</w:t>
      </w:r>
      <w:r w:rsidRPr="00390BB1">
        <w:rPr>
          <w:rFonts w:ascii="Arial Unicode" w:hAnsi="Arial Unicode" w:cs="Arial Unicode"/>
          <w:b/>
          <w:bCs/>
          <w:sz w:val="18"/>
          <w:szCs w:val="18"/>
        </w:rPr>
        <w:t>-ый день в 1</w:t>
      </w:r>
      <w:r w:rsidRPr="00826E40">
        <w:rPr>
          <w:rFonts w:ascii="Arial Unicode" w:hAnsi="Arial Unicode" w:cs="Arial Unicode"/>
          <w:b/>
          <w:bCs/>
          <w:sz w:val="18"/>
          <w:szCs w:val="18"/>
        </w:rPr>
        <w:t>2</w:t>
      </w:r>
      <w:r w:rsidRPr="00390BB1">
        <w:rPr>
          <w:rFonts w:ascii="Arial Unicode" w:hAnsi="Arial Unicode" w:cs="Arial Unicode"/>
          <w:b/>
          <w:bCs/>
          <w:sz w:val="18"/>
          <w:szCs w:val="18"/>
        </w:rPr>
        <w:t>:00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D31B9D" w:rsidRPr="00D14CB5" w:rsidRDefault="00D31B9D"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31B9D" w:rsidRPr="00D14CB5" w:rsidRDefault="00D31B9D"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D31B9D" w:rsidRPr="00D14CB5" w:rsidRDefault="00D31B9D"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D31B9D" w:rsidRPr="00D14CB5" w:rsidRDefault="00D31B9D"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31B9D" w:rsidRPr="00D14CB5" w:rsidDel="00992C40" w:rsidRDefault="00D31B9D"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D31B9D" w:rsidRPr="00D14CB5" w:rsidRDefault="00D31B9D"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D31B9D" w:rsidRPr="00D14CB5" w:rsidRDefault="00D31B9D"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D31B9D" w:rsidRPr="00D14CB5" w:rsidRDefault="00D31B9D"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D31B9D" w:rsidRPr="00D14CB5" w:rsidRDefault="00D31B9D"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31B9D" w:rsidRPr="00D14CB5" w:rsidRDefault="00D31B9D"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31B9D" w:rsidRPr="00D14CB5" w:rsidRDefault="00D31B9D"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D31B9D" w:rsidRPr="00D14CB5" w:rsidRDefault="00D31B9D"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D31B9D" w:rsidRPr="00D14CB5" w:rsidRDefault="00D31B9D"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31B9D" w:rsidRPr="00D14CB5" w:rsidRDefault="00D31B9D"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31B9D" w:rsidRPr="00D14CB5" w:rsidRDefault="00D31B9D"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31B9D" w:rsidRPr="00D14CB5" w:rsidRDefault="00D31B9D"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31B9D" w:rsidRPr="00D14CB5" w:rsidRDefault="00D31B9D"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31B9D" w:rsidRPr="00D14CB5" w:rsidRDefault="00D31B9D"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D31B9D" w:rsidRPr="00D14CB5" w:rsidRDefault="00D31B9D"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31B9D" w:rsidRPr="00D14CB5" w:rsidRDefault="00D31B9D"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31B9D" w:rsidRPr="00D14CB5" w:rsidRDefault="00D31B9D"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D31B9D" w:rsidRPr="00D14CB5" w:rsidRDefault="00D31B9D"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D31B9D" w:rsidRPr="00D14CB5" w:rsidRDefault="00D31B9D"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31B9D" w:rsidRPr="00D14CB5" w:rsidRDefault="00D31B9D"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w:t>
      </w:r>
      <w:r w:rsidRPr="00E369C8">
        <w:rPr>
          <w:rFonts w:ascii="Arial Unicode" w:hAnsi="Arial Unicode" w:cs="Arial Unicode"/>
          <w:sz w:val="18"/>
          <w:szCs w:val="18"/>
        </w:rPr>
        <w:t>10</w:t>
      </w:r>
      <w:r w:rsidRPr="00D14CB5">
        <w:rPr>
          <w:rFonts w:ascii="Arial Unicode" w:hAnsi="Arial Unicode" w:cs="Arial Unicode"/>
          <w:sz w:val="18"/>
          <w:szCs w:val="18"/>
        </w:rPr>
        <w:t>" календарных дней. Период ожидания не применим, если заявку подал только один участник, с которым заключается договор.</w:t>
      </w:r>
    </w:p>
    <w:p w:rsidR="00D31B9D" w:rsidRPr="00F70D0A" w:rsidRDefault="00D31B9D"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31B9D" w:rsidRPr="00F70D0A" w:rsidRDefault="00D31B9D" w:rsidP="002E0382">
      <w:pPr>
        <w:pStyle w:val="BodyTextIndent2"/>
        <w:widowControl w:val="0"/>
        <w:spacing w:line="240" w:lineRule="auto"/>
        <w:ind w:firstLine="567"/>
        <w:rPr>
          <w:rFonts w:ascii="Arial Unicode" w:hAnsi="Arial Unicode" w:cs="Arial Unicode"/>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31B9D" w:rsidRPr="00F70D0A" w:rsidRDefault="00D31B9D"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D31B9D" w:rsidRPr="00F70D0A" w:rsidRDefault="00D31B9D"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 xml:space="preserve">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1A0B64">
        <w:rPr>
          <w:rFonts w:ascii="Arial Unicode" w:hAnsi="Arial Unicode" w:cs="Arial Unicode"/>
          <w:b/>
          <w:bCs/>
          <w:sz w:val="18"/>
          <w:szCs w:val="18"/>
        </w:rPr>
        <w:t>,</w:t>
      </w:r>
      <w:r w:rsidRPr="00D14CB5">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1A0B64">
        <w:rPr>
          <w:rFonts w:ascii="Arial Unicode" w:hAnsi="Arial Unicode" w:cs="Arial Unicode"/>
          <w:b/>
          <w:bCs/>
          <w:sz w:val="18"/>
          <w:szCs w:val="18"/>
        </w:rPr>
        <w:t>20-го рабочего дня</w:t>
      </w:r>
      <w:r w:rsidRPr="00D14CB5">
        <w:rPr>
          <w:rFonts w:ascii="Arial Unicode" w:hAnsi="Arial Unicode" w:cs="Arial Unicode"/>
          <w:sz w:val="18"/>
          <w:szCs w:val="18"/>
        </w:rPr>
        <w:t xml:space="preserve">, следующего за днем полного принятия заказчиком результата выполнения контракта. </w:t>
      </w:r>
    </w:p>
    <w:p w:rsidR="00D31B9D" w:rsidRPr="00F77F4A"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размере общей цены договора</w:t>
      </w:r>
      <w:r w:rsidRPr="00F77F4A">
        <w:rPr>
          <w:rFonts w:ascii="Arial Unicode" w:hAnsi="Arial Unicode" w:cs="Arial Unicode"/>
          <w:sz w:val="18"/>
          <w:szCs w:val="18"/>
        </w:rPr>
        <w:t>,</w:t>
      </w:r>
      <w:r w:rsidRPr="00D14CB5">
        <w:rPr>
          <w:rFonts w:ascii="Arial Unicode" w:hAnsi="Arial Unicode" w:cs="Arial Unicode"/>
          <w:sz w:val="18"/>
          <w:szCs w:val="18"/>
        </w:rPr>
        <w:t xml:space="preserve">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F77F4A">
        <w:rPr>
          <w:rFonts w:ascii="Arial Unicode" w:hAnsi="Arial Unicode" w:cs="Arial Unicode"/>
          <w:b/>
          <w:bCs/>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F77F4A">
        <w:rPr>
          <w:rFonts w:ascii="Arial Unicode" w:hAnsi="Arial Unicode" w:cs="Arial Unicode"/>
          <w:b/>
          <w:bCs/>
          <w:sz w:val="18"/>
          <w:szCs w:val="18"/>
        </w:rPr>
        <w:t>9</w:t>
      </w:r>
      <w:r w:rsidRPr="001A0B64">
        <w:rPr>
          <w:rFonts w:ascii="Arial Unicode" w:hAnsi="Arial Unicode" w:cs="Arial Unicode"/>
          <w:b/>
          <w:bCs/>
          <w:sz w:val="18"/>
          <w:szCs w:val="18"/>
        </w:rPr>
        <w:t>0-го рабочего дня</w:t>
      </w:r>
      <w:r w:rsidRPr="00D14CB5">
        <w:rPr>
          <w:rFonts w:ascii="Arial Unicode" w:hAnsi="Arial Unicode" w:cs="Arial Unicode"/>
          <w:sz w:val="18"/>
          <w:szCs w:val="18"/>
        </w:rPr>
        <w:t>, следующего за днем полного принятия заказчиком результата выполнения контракта.</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31B9D" w:rsidRPr="00F70D0A"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31B9D" w:rsidRPr="00F77F4A" w:rsidRDefault="00D31B9D" w:rsidP="00F77F4A">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w:t>
      </w:r>
      <w:r w:rsidRPr="00F77F4A">
        <w:rPr>
          <w:rFonts w:ascii="Arial Unicode" w:hAnsi="Arial Unicode" w:cs="Arial Unicode"/>
          <w:sz w:val="18"/>
          <w:szCs w:val="18"/>
        </w:rPr>
        <w:t xml:space="preserve">виде </w:t>
      </w:r>
      <w:r w:rsidRPr="00D14CB5">
        <w:rPr>
          <w:rFonts w:ascii="Arial Unicode" w:hAnsi="Arial Unicode" w:cs="Arial Unicode"/>
          <w:sz w:val="18"/>
          <w:szCs w:val="18"/>
        </w:rPr>
        <w:t>наличных денег</w:t>
      </w:r>
      <w:r w:rsidRPr="00F77F4A">
        <w:rPr>
          <w:rFonts w:ascii="Arial Unicode" w:hAnsi="Arial Unicode" w:cs="Arial Unicode"/>
          <w:sz w:val="18"/>
          <w:szCs w:val="18"/>
        </w:rPr>
        <w:t xml:space="preserve"> или в</w:t>
      </w:r>
      <w:r w:rsidRPr="00D14CB5">
        <w:rPr>
          <w:rFonts w:ascii="Arial Unicode" w:hAnsi="Arial Unicode" w:cs="Arial Unicode"/>
          <w:sz w:val="18"/>
          <w:szCs w:val="18"/>
        </w:rPr>
        <w:t xml:space="preserve">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w:t>
      </w:r>
      <w:r w:rsidRPr="00F77F4A">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 xml:space="preserve">ым как минимум включительно до </w:t>
      </w:r>
      <w:r w:rsidRPr="00F77F4A">
        <w:rPr>
          <w:rFonts w:ascii="Arial Unicode" w:hAnsi="Arial Unicode" w:cs="Arial Unicode"/>
          <w:b/>
          <w:bCs/>
          <w:sz w:val="18"/>
          <w:szCs w:val="18"/>
        </w:rPr>
        <w:t>20-го рабочего дня</w:t>
      </w:r>
      <w:r w:rsidRPr="00D14CB5">
        <w:rPr>
          <w:rFonts w:ascii="Arial Unicode" w:hAnsi="Arial Unicode" w:cs="Arial Unicode"/>
          <w:sz w:val="18"/>
          <w:szCs w:val="18"/>
        </w:rPr>
        <w:t>, следующего за последним днем исполнения в полном объеме обязательств, устанавливаемых заключаемым договором.</w:t>
      </w:r>
    </w:p>
    <w:p w:rsidR="00D31B9D" w:rsidRPr="007A11AB"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размере общей цены договора</w:t>
      </w:r>
      <w:r w:rsidRPr="007A11AB">
        <w:rPr>
          <w:rFonts w:ascii="Arial Unicode" w:hAnsi="Arial Unicode" w:cs="Arial Unicode"/>
          <w:sz w:val="18"/>
          <w:szCs w:val="18"/>
        </w:rPr>
        <w:t xml:space="preserve">, </w:t>
      </w:r>
      <w:r w:rsidRPr="00D14CB5">
        <w:rPr>
          <w:rFonts w:ascii="Arial Unicode" w:hAnsi="Arial Unicode" w:cs="Arial Unicode"/>
          <w:sz w:val="18"/>
          <w:szCs w:val="18"/>
        </w:rPr>
        <w:t>в виде наличных денег</w:t>
      </w:r>
      <w:r w:rsidRPr="007A11AB">
        <w:rPr>
          <w:rFonts w:ascii="Arial Unicode" w:hAnsi="Arial Unicode" w:cs="Arial Unicode"/>
          <w:sz w:val="18"/>
          <w:szCs w:val="18"/>
        </w:rPr>
        <w:t xml:space="preserve"> или</w:t>
      </w:r>
      <w:r w:rsidRPr="00D14CB5">
        <w:rPr>
          <w:rFonts w:ascii="Arial Unicode" w:hAnsi="Arial Unicode" w:cs="Arial Unicode"/>
          <w:sz w:val="18"/>
          <w:szCs w:val="18"/>
        </w:rPr>
        <w:t xml:space="preserve"> в виде банковской гарантии </w:t>
      </w:r>
      <w:r w:rsidRPr="00D14CB5">
        <w:rPr>
          <w:rFonts w:ascii="Arial Unicode" w:hAnsi="Arial Unicode" w:cs="Arial Unicode"/>
          <w:b/>
          <w:bCs/>
          <w:sz w:val="18"/>
          <w:szCs w:val="18"/>
        </w:rPr>
        <w:t>(приложение 5</w:t>
      </w:r>
      <w:r>
        <w:rPr>
          <w:rFonts w:ascii="Arial Unicode" w:hAnsi="Arial Unicode" w:cs="Arial Unicode"/>
          <w:sz w:val="18"/>
          <w:szCs w:val="18"/>
        </w:rPr>
        <w:t>)</w:t>
      </w:r>
      <w:r w:rsidRPr="007A11AB">
        <w:rPr>
          <w:rFonts w:ascii="Arial Unicode" w:hAnsi="Arial Unicode" w:cs="Arial Unicode"/>
          <w:sz w:val="18"/>
          <w:szCs w:val="18"/>
        </w:rPr>
        <w:t xml:space="preserve">, которое </w:t>
      </w:r>
      <w:r w:rsidRPr="00D14CB5">
        <w:rPr>
          <w:rFonts w:ascii="Arial Unicode" w:hAnsi="Arial Unicode" w:cs="Arial Unicode"/>
          <w:sz w:val="18"/>
          <w:szCs w:val="18"/>
        </w:rPr>
        <w:t>должно быть действитель</w:t>
      </w:r>
      <w:r>
        <w:rPr>
          <w:rFonts w:ascii="Arial Unicode" w:hAnsi="Arial Unicode" w:cs="Arial Unicode"/>
          <w:sz w:val="18"/>
          <w:szCs w:val="18"/>
        </w:rPr>
        <w:t xml:space="preserve">но как минимум включительно до </w:t>
      </w:r>
      <w:r w:rsidRPr="007A11AB">
        <w:rPr>
          <w:rFonts w:ascii="Arial Unicode" w:hAnsi="Arial Unicode" w:cs="Arial Unicode"/>
          <w:b/>
          <w:bCs/>
          <w:sz w:val="18"/>
          <w:szCs w:val="18"/>
        </w:rPr>
        <w:t>90-го рабочего дня</w:t>
      </w:r>
      <w:r w:rsidRPr="00D14CB5">
        <w:rPr>
          <w:rFonts w:ascii="Arial Unicode" w:hAnsi="Arial Unicode" w:cs="Arial Unicode"/>
          <w:sz w:val="18"/>
          <w:szCs w:val="18"/>
        </w:rPr>
        <w:t xml:space="preserve">, следующего за последним днем исполнения в полном объеме обязательств, устанавливаемых заключаемым договором. </w:t>
      </w:r>
    </w:p>
    <w:p w:rsidR="00D31B9D" w:rsidRPr="00D14CB5" w:rsidRDefault="00D31B9D" w:rsidP="00E82F6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31B9D" w:rsidRPr="00D14CB5" w:rsidRDefault="00D31B9D"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31B9D" w:rsidRPr="00D14CB5" w:rsidRDefault="00D31B9D" w:rsidP="002E0382">
      <w:pPr>
        <w:widowControl w:val="0"/>
        <w:tabs>
          <w:tab w:val="left" w:pos="1276"/>
        </w:tabs>
        <w:ind w:firstLine="567"/>
        <w:jc w:val="both"/>
        <w:rPr>
          <w:rFonts w:ascii="Arial Unicode" w:hAnsi="Arial Unicode" w:cs="Arial Unicode"/>
          <w:sz w:val="18"/>
          <w:szCs w:val="18"/>
        </w:rPr>
      </w:pPr>
    </w:p>
    <w:p w:rsidR="00D31B9D" w:rsidRPr="00D14CB5" w:rsidRDefault="00D31B9D"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31B9D" w:rsidRPr="00D14CB5" w:rsidRDefault="00D31B9D" w:rsidP="002E0382">
      <w:pPr>
        <w:rPr>
          <w:rFonts w:ascii="Arial Unicode" w:hAnsi="Arial Unicode" w:cs="Arial Unicode"/>
          <w:b/>
          <w:bCs/>
          <w:sz w:val="18"/>
          <w:szCs w:val="18"/>
        </w:rPr>
      </w:pPr>
    </w:p>
    <w:p w:rsidR="00D31B9D" w:rsidRPr="00D14CB5" w:rsidRDefault="00D31B9D"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31B9D" w:rsidRPr="00D14CB5" w:rsidRDefault="00D31B9D"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D31B9D" w:rsidRPr="00D14CB5" w:rsidRDefault="00D31B9D" w:rsidP="002E0382">
      <w:pPr>
        <w:widowControl w:val="0"/>
        <w:jc w:val="center"/>
        <w:rPr>
          <w:rFonts w:ascii="Arial Unicode" w:hAnsi="Arial Unicode" w:cs="Arial Unicode"/>
          <w:b/>
          <w:bCs/>
          <w:sz w:val="18"/>
          <w:szCs w:val="18"/>
        </w:rPr>
      </w:pPr>
    </w:p>
    <w:p w:rsidR="00D31B9D" w:rsidRPr="00D14CB5" w:rsidRDefault="00D31B9D"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D31B9D" w:rsidRPr="00D14CB5" w:rsidRDefault="00D31B9D" w:rsidP="002E0382">
      <w:pPr>
        <w:widowControl w:val="0"/>
        <w:jc w:val="center"/>
        <w:rPr>
          <w:rFonts w:ascii="Arial Unicode" w:hAnsi="Arial Unicode" w:cs="Arial Unicode"/>
          <w:b/>
          <w:bCs/>
          <w:sz w:val="18"/>
          <w:szCs w:val="18"/>
        </w:rPr>
      </w:pPr>
    </w:p>
    <w:p w:rsidR="00D31B9D" w:rsidRPr="00D14CB5" w:rsidRDefault="00D31B9D"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D31B9D" w:rsidRPr="00D14CB5" w:rsidRDefault="00D31B9D" w:rsidP="002E0382">
      <w:pPr>
        <w:widowControl w:val="0"/>
        <w:jc w:val="center"/>
        <w:rPr>
          <w:rFonts w:ascii="Arial Unicode" w:hAnsi="Arial Unicode" w:cs="Arial Unicode"/>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D31B9D" w:rsidRPr="00D14CB5" w:rsidRDefault="00D31B9D" w:rsidP="002E0382">
      <w:pPr>
        <w:widowControl w:val="0"/>
        <w:jc w:val="center"/>
        <w:rPr>
          <w:rFonts w:ascii="Arial Unicode" w:hAnsi="Arial Unicode" w:cs="Arial Unicode"/>
          <w:b/>
          <w:bCs/>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D31B9D" w:rsidRPr="00F70D0A"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D31B9D" w:rsidRPr="00F70D0A" w:rsidRDefault="00D31B9D"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D31B9D" w:rsidRPr="00F51486" w:rsidRDefault="00D31B9D" w:rsidP="00623515">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D31B9D" w:rsidRPr="00D14CB5" w:rsidRDefault="00D31B9D"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D31B9D" w:rsidRPr="00D14CB5" w:rsidRDefault="00D31B9D" w:rsidP="002E0382">
      <w:pPr>
        <w:widowControl w:val="0"/>
        <w:tabs>
          <w:tab w:val="left" w:pos="1134"/>
        </w:tabs>
        <w:ind w:firstLine="567"/>
        <w:jc w:val="both"/>
        <w:rPr>
          <w:rFonts w:ascii="Arial Unicode" w:hAnsi="Arial Unicode" w:cs="Arial Unicode"/>
          <w:sz w:val="18"/>
          <w:szCs w:val="18"/>
        </w:rPr>
      </w:pPr>
    </w:p>
    <w:p w:rsidR="00D31B9D" w:rsidRPr="00D14CB5" w:rsidRDefault="00D31B9D" w:rsidP="002E0382">
      <w:pPr>
        <w:widowControl w:val="0"/>
        <w:tabs>
          <w:tab w:val="left" w:pos="1134"/>
        </w:tabs>
        <w:ind w:firstLine="567"/>
        <w:jc w:val="both"/>
        <w:rPr>
          <w:rFonts w:ascii="Arial Unicode" w:hAnsi="Arial Unicode" w:cs="Arial Unicode"/>
          <w:sz w:val="18"/>
          <w:szCs w:val="18"/>
        </w:rPr>
      </w:pPr>
    </w:p>
    <w:p w:rsidR="00D31B9D" w:rsidRPr="00D14CB5" w:rsidRDefault="00D31B9D" w:rsidP="002E0382">
      <w:pPr>
        <w:widowControl w:val="0"/>
        <w:tabs>
          <w:tab w:val="left" w:pos="1134"/>
        </w:tabs>
        <w:ind w:firstLine="567"/>
        <w:jc w:val="both"/>
        <w:rPr>
          <w:rFonts w:ascii="Arial Unicode" w:hAnsi="Arial Unicode" w:cs="Arial Unicode"/>
          <w:sz w:val="18"/>
          <w:szCs w:val="18"/>
        </w:rPr>
      </w:pPr>
    </w:p>
    <w:p w:rsidR="00D31B9D" w:rsidRPr="00D14CB5" w:rsidRDefault="00D31B9D" w:rsidP="002E0382">
      <w:pPr>
        <w:pStyle w:val="norm"/>
        <w:widowControl w:val="0"/>
        <w:spacing w:line="240" w:lineRule="auto"/>
        <w:ind w:firstLine="284"/>
        <w:jc w:val="right"/>
        <w:rPr>
          <w:rFonts w:ascii="Arial Unicode" w:hAnsi="Arial Unicode" w:cs="Arial Unicode"/>
          <w:b/>
          <w:bCs/>
          <w:sz w:val="18"/>
          <w:szCs w:val="18"/>
        </w:rPr>
      </w:pPr>
    </w:p>
    <w:p w:rsidR="00D31B9D" w:rsidRPr="00D14CB5" w:rsidRDefault="00D31B9D" w:rsidP="002E0382">
      <w:pPr>
        <w:pStyle w:val="norm"/>
        <w:widowControl w:val="0"/>
        <w:spacing w:line="240" w:lineRule="auto"/>
        <w:ind w:firstLine="284"/>
        <w:jc w:val="right"/>
        <w:rPr>
          <w:rFonts w:ascii="Arial Unicode" w:hAnsi="Arial Unicode" w:cs="Arial Unicode"/>
          <w:b/>
          <w:bCs/>
          <w:sz w:val="18"/>
          <w:szCs w:val="18"/>
        </w:rPr>
      </w:pPr>
    </w:p>
    <w:p w:rsidR="00D31B9D" w:rsidRPr="00D14CB5" w:rsidRDefault="00D31B9D" w:rsidP="002E0382">
      <w:pPr>
        <w:pStyle w:val="norm"/>
        <w:widowControl w:val="0"/>
        <w:spacing w:line="240" w:lineRule="auto"/>
        <w:ind w:firstLine="284"/>
        <w:jc w:val="right"/>
        <w:rPr>
          <w:rFonts w:ascii="Arial Unicode" w:hAnsi="Arial Unicode" w:cs="Arial Unicode"/>
          <w:b/>
          <w:bCs/>
          <w:sz w:val="18"/>
          <w:szCs w:val="18"/>
        </w:rPr>
      </w:pPr>
    </w:p>
    <w:p w:rsidR="00D31B9D" w:rsidRPr="00D14CB5" w:rsidRDefault="00D31B9D" w:rsidP="002E0382">
      <w:pPr>
        <w:pStyle w:val="norm"/>
        <w:widowControl w:val="0"/>
        <w:spacing w:line="240" w:lineRule="auto"/>
        <w:ind w:firstLine="284"/>
        <w:jc w:val="right"/>
        <w:rPr>
          <w:rFonts w:ascii="Arial Unicode" w:hAnsi="Arial Unicode" w:cs="Arial Unicode"/>
          <w:b/>
          <w:bCs/>
          <w:sz w:val="18"/>
          <w:szCs w:val="18"/>
        </w:rPr>
      </w:pPr>
    </w:p>
    <w:p w:rsidR="00D31B9D" w:rsidRPr="00D14CB5" w:rsidRDefault="00D31B9D" w:rsidP="002E0382">
      <w:pPr>
        <w:pStyle w:val="norm"/>
        <w:widowControl w:val="0"/>
        <w:spacing w:line="240" w:lineRule="auto"/>
        <w:ind w:firstLine="284"/>
        <w:jc w:val="right"/>
        <w:rPr>
          <w:rFonts w:ascii="Arial Unicode" w:hAnsi="Arial Unicode" w:cs="Arial Unicode"/>
          <w:b/>
          <w:bCs/>
          <w:sz w:val="18"/>
          <w:szCs w:val="18"/>
        </w:rPr>
      </w:pPr>
    </w:p>
    <w:p w:rsidR="00D31B9D" w:rsidRPr="00D14CB5" w:rsidRDefault="00D31B9D" w:rsidP="002E0382">
      <w:pPr>
        <w:pStyle w:val="norm"/>
        <w:widowControl w:val="0"/>
        <w:spacing w:line="240" w:lineRule="auto"/>
        <w:ind w:firstLine="284"/>
        <w:jc w:val="right"/>
        <w:rPr>
          <w:rFonts w:ascii="Arial Unicode" w:hAnsi="Arial Unicode" w:cs="Arial Unicode"/>
          <w:b/>
          <w:bCs/>
          <w:sz w:val="18"/>
          <w:szCs w:val="18"/>
        </w:rPr>
      </w:pPr>
    </w:p>
    <w:p w:rsidR="00D31B9D" w:rsidRPr="00D14CB5" w:rsidRDefault="00D31B9D" w:rsidP="002E0382">
      <w:pPr>
        <w:pStyle w:val="norm"/>
        <w:widowControl w:val="0"/>
        <w:spacing w:line="240" w:lineRule="auto"/>
        <w:ind w:firstLine="284"/>
        <w:jc w:val="right"/>
        <w:rPr>
          <w:rFonts w:ascii="Arial Unicode" w:hAnsi="Arial Unicode" w:cs="Arial Unicode"/>
          <w:b/>
          <w:bCs/>
          <w:sz w:val="18"/>
          <w:szCs w:val="18"/>
        </w:rPr>
      </w:pPr>
    </w:p>
    <w:p w:rsidR="00D31B9D" w:rsidRPr="00D14CB5" w:rsidRDefault="00D31B9D" w:rsidP="002E0382">
      <w:pPr>
        <w:pStyle w:val="norm"/>
        <w:widowControl w:val="0"/>
        <w:spacing w:line="240" w:lineRule="auto"/>
        <w:ind w:firstLine="284"/>
        <w:jc w:val="right"/>
        <w:rPr>
          <w:rFonts w:ascii="Arial Unicode" w:hAnsi="Arial Unicode" w:cs="Arial Unicode"/>
          <w:b/>
          <w:bCs/>
          <w:sz w:val="18"/>
          <w:szCs w:val="18"/>
        </w:rPr>
      </w:pPr>
    </w:p>
    <w:p w:rsidR="00D31B9D" w:rsidRPr="00D14CB5" w:rsidRDefault="00D31B9D" w:rsidP="002E0382">
      <w:pPr>
        <w:pStyle w:val="norm"/>
        <w:widowControl w:val="0"/>
        <w:spacing w:line="240" w:lineRule="auto"/>
        <w:ind w:firstLine="284"/>
        <w:jc w:val="right"/>
        <w:rPr>
          <w:rFonts w:ascii="Arial Unicode" w:hAnsi="Arial Unicode" w:cs="Arial Unicode"/>
          <w:b/>
          <w:bCs/>
          <w:sz w:val="18"/>
          <w:szCs w:val="18"/>
        </w:rPr>
      </w:pPr>
    </w:p>
    <w:p w:rsidR="00D31B9D" w:rsidRPr="00D14CB5" w:rsidRDefault="00D31B9D" w:rsidP="002E0382">
      <w:pPr>
        <w:pStyle w:val="norm"/>
        <w:widowControl w:val="0"/>
        <w:spacing w:line="240" w:lineRule="auto"/>
        <w:ind w:firstLine="284"/>
        <w:jc w:val="right"/>
        <w:rPr>
          <w:rFonts w:ascii="Arial Unicode" w:hAnsi="Arial Unicode" w:cs="Arial Unicode"/>
          <w:b/>
          <w:bCs/>
          <w:sz w:val="18"/>
          <w:szCs w:val="18"/>
        </w:rPr>
      </w:pPr>
    </w:p>
    <w:p w:rsidR="00D31B9D" w:rsidRPr="00D14CB5" w:rsidRDefault="00D31B9D" w:rsidP="002E0382">
      <w:pPr>
        <w:pStyle w:val="norm"/>
        <w:widowControl w:val="0"/>
        <w:spacing w:line="240" w:lineRule="auto"/>
        <w:ind w:firstLine="284"/>
        <w:jc w:val="right"/>
        <w:rPr>
          <w:rFonts w:ascii="Arial Unicode" w:hAnsi="Arial Unicode" w:cs="Arial Unicode"/>
          <w:b/>
          <w:bCs/>
          <w:sz w:val="18"/>
          <w:szCs w:val="18"/>
        </w:rPr>
      </w:pPr>
    </w:p>
    <w:p w:rsidR="00D31B9D" w:rsidRPr="00D14CB5" w:rsidRDefault="00D31B9D" w:rsidP="002E0382">
      <w:pPr>
        <w:pStyle w:val="norm"/>
        <w:widowControl w:val="0"/>
        <w:spacing w:line="240" w:lineRule="auto"/>
        <w:ind w:firstLine="284"/>
        <w:jc w:val="right"/>
        <w:rPr>
          <w:rFonts w:ascii="Arial Unicode" w:hAnsi="Arial Unicode" w:cs="Arial Unicode"/>
          <w:b/>
          <w:bCs/>
          <w:sz w:val="18"/>
          <w:szCs w:val="18"/>
        </w:rPr>
      </w:pPr>
    </w:p>
    <w:p w:rsidR="00D31B9D" w:rsidRPr="00D14CB5" w:rsidRDefault="00D31B9D" w:rsidP="002E0382">
      <w:pPr>
        <w:pStyle w:val="norm"/>
        <w:widowControl w:val="0"/>
        <w:spacing w:line="240" w:lineRule="auto"/>
        <w:ind w:firstLine="284"/>
        <w:jc w:val="right"/>
        <w:rPr>
          <w:rFonts w:ascii="Arial Unicode" w:hAnsi="Arial Unicode" w:cs="Arial Unicode"/>
          <w:b/>
          <w:bCs/>
          <w:sz w:val="18"/>
          <w:szCs w:val="18"/>
        </w:rPr>
      </w:pPr>
    </w:p>
    <w:p w:rsidR="00D31B9D" w:rsidRPr="00D14CB5" w:rsidRDefault="00D31B9D" w:rsidP="002E0382">
      <w:pPr>
        <w:pStyle w:val="norm"/>
        <w:widowControl w:val="0"/>
        <w:spacing w:line="240" w:lineRule="auto"/>
        <w:ind w:firstLine="284"/>
        <w:jc w:val="right"/>
        <w:rPr>
          <w:rFonts w:ascii="Arial Unicode" w:hAnsi="Arial Unicode" w:cs="Arial Unicode"/>
          <w:b/>
          <w:bCs/>
          <w:sz w:val="18"/>
          <w:szCs w:val="18"/>
        </w:rPr>
      </w:pPr>
    </w:p>
    <w:p w:rsidR="00D31B9D" w:rsidRPr="00D14CB5" w:rsidRDefault="00D31B9D"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D31B9D" w:rsidRPr="00D14CB5" w:rsidRDefault="00D31B9D"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21/34</w:t>
      </w:r>
    </w:p>
    <w:p w:rsidR="00D31B9D" w:rsidRPr="00D14CB5" w:rsidRDefault="00D31B9D" w:rsidP="002E0382">
      <w:pPr>
        <w:widowControl w:val="0"/>
        <w:jc w:val="center"/>
        <w:rPr>
          <w:rFonts w:ascii="Arial Unicode" w:hAnsi="Arial Unicode" w:cs="Arial Unicode"/>
          <w:b/>
          <w:bCs/>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D31B9D" w:rsidRPr="00D14CB5" w:rsidRDefault="00D31B9D"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D31B9D" w:rsidRPr="00D14CB5" w:rsidRDefault="00D31B9D" w:rsidP="002E0382">
      <w:pPr>
        <w:widowControl w:val="0"/>
        <w:jc w:val="center"/>
        <w:rPr>
          <w:rFonts w:ascii="Arial Unicode" w:hAnsi="Arial Unicode" w:cs="Arial Unicode"/>
          <w:sz w:val="18"/>
          <w:szCs w:val="18"/>
        </w:rPr>
      </w:pPr>
    </w:p>
    <w:p w:rsidR="00D31B9D" w:rsidRPr="009712E3" w:rsidRDefault="00D31B9D"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D31B9D" w:rsidRPr="009712E3" w:rsidRDefault="00D31B9D"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D31B9D" w:rsidRPr="00D14CB5" w:rsidRDefault="00D31B9D"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21/34</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D31B9D" w:rsidRPr="009712E3" w:rsidRDefault="00D31B9D"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D31B9D" w:rsidRPr="00F70D0A" w:rsidRDefault="00D31B9D"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D31B9D" w:rsidRPr="00D14CB5" w:rsidRDefault="00D31B9D" w:rsidP="002E0382">
      <w:pPr>
        <w:jc w:val="both"/>
        <w:rPr>
          <w:rFonts w:ascii="Arial Unicode" w:hAnsi="Arial Unicode" w:cs="Arial Unicode"/>
          <w:sz w:val="18"/>
          <w:szCs w:val="18"/>
        </w:rPr>
      </w:pPr>
    </w:p>
    <w:p w:rsidR="00D31B9D" w:rsidRPr="00D14CB5" w:rsidRDefault="00D31B9D"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D31B9D" w:rsidRPr="00D14CB5" w:rsidRDefault="00D31B9D"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D31B9D" w:rsidRPr="00D14CB5" w:rsidRDefault="00D31B9D" w:rsidP="002E0382">
      <w:pPr>
        <w:jc w:val="both"/>
        <w:rPr>
          <w:rFonts w:ascii="Arial Unicode" w:hAnsi="Arial Unicode" w:cs="Arial Unicode"/>
          <w:sz w:val="18"/>
          <w:szCs w:val="18"/>
        </w:rPr>
      </w:pPr>
    </w:p>
    <w:p w:rsidR="00D31B9D" w:rsidRPr="00D14CB5" w:rsidRDefault="00D31B9D"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D31B9D" w:rsidRPr="009712E3" w:rsidRDefault="00D31B9D"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D31B9D" w:rsidRPr="00D14CB5" w:rsidRDefault="00D31B9D"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D31B9D" w:rsidRPr="009712E3" w:rsidRDefault="00D31B9D"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D31B9D" w:rsidRPr="00D14CB5" w:rsidRDefault="00D31B9D"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D31B9D" w:rsidRPr="009712E3" w:rsidRDefault="00D31B9D"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D31B9D" w:rsidRPr="00D14CB5" w:rsidRDefault="00D31B9D"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D31B9D" w:rsidRPr="009712E3" w:rsidRDefault="00D31B9D"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D31B9D" w:rsidRPr="00D14CB5" w:rsidRDefault="00D31B9D" w:rsidP="002E0382">
      <w:pPr>
        <w:tabs>
          <w:tab w:val="left" w:pos="7371"/>
        </w:tabs>
        <w:ind w:left="3544" w:firstLine="3"/>
        <w:jc w:val="both"/>
        <w:rPr>
          <w:rFonts w:ascii="Arial Unicode" w:hAnsi="Arial Unicode" w:cs="Arial Unicode"/>
          <w:sz w:val="18"/>
          <w:szCs w:val="18"/>
        </w:rPr>
      </w:pP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D31B9D" w:rsidRPr="009712E3" w:rsidRDefault="00D31B9D"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D31B9D" w:rsidRPr="00D14CB5" w:rsidRDefault="00D31B9D"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21/34</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31B9D" w:rsidRPr="00D14CB5" w:rsidRDefault="00D31B9D"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21/34</w:t>
      </w:r>
    </w:p>
    <w:p w:rsidR="00D31B9D" w:rsidRPr="00D14CB5" w:rsidRDefault="00D31B9D"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D31B9D" w:rsidRPr="00D14CB5" w:rsidRDefault="00D31B9D"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D31B9D" w:rsidRPr="00D14CB5" w:rsidRDefault="00D31B9D"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D31B9D" w:rsidRPr="009712E3" w:rsidRDefault="00D31B9D"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D31B9D" w:rsidRPr="00D14CB5" w:rsidRDefault="00D31B9D"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D31B9D" w:rsidRPr="00D14CB5" w:rsidRDefault="00D31B9D"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D31B9D" w:rsidRPr="00D14CB5" w:rsidRDefault="00D31B9D"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D31B9D" w:rsidRPr="00D14CB5">
        <w:tc>
          <w:tcPr>
            <w:tcW w:w="463" w:type="dxa"/>
            <w:vAlign w:val="center"/>
          </w:tcPr>
          <w:p w:rsidR="00D31B9D" w:rsidRPr="00D14CB5" w:rsidRDefault="00D31B9D"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D31B9D" w:rsidRPr="00D14CB5" w:rsidRDefault="00D31B9D"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D31B9D" w:rsidRPr="00D14CB5" w:rsidRDefault="00D31B9D"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D31B9D" w:rsidRPr="00D14CB5" w:rsidRDefault="00D31B9D"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1B9D" w:rsidRPr="00D14CB5">
        <w:tc>
          <w:tcPr>
            <w:tcW w:w="463" w:type="dxa"/>
            <w:vAlign w:val="center"/>
          </w:tcPr>
          <w:p w:rsidR="00D31B9D" w:rsidRPr="00D14CB5" w:rsidRDefault="00D31B9D"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D31B9D" w:rsidRPr="00D14CB5" w:rsidRDefault="00D31B9D"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D31B9D" w:rsidRPr="00D14CB5" w:rsidRDefault="00D31B9D"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D31B9D" w:rsidRPr="00D14CB5" w:rsidRDefault="00D31B9D" w:rsidP="002E0382">
            <w:pPr>
              <w:pStyle w:val="BodyTextIndent3"/>
              <w:widowControl w:val="0"/>
              <w:spacing w:line="240" w:lineRule="auto"/>
              <w:ind w:firstLine="0"/>
              <w:jc w:val="center"/>
              <w:rPr>
                <w:rFonts w:ascii="Arial Unicode" w:hAnsi="Arial Unicode" w:cs="Arial Unicode"/>
                <w:sz w:val="18"/>
                <w:szCs w:val="18"/>
              </w:rPr>
            </w:pPr>
          </w:p>
        </w:tc>
      </w:tr>
      <w:tr w:rsidR="00D31B9D" w:rsidRPr="00D14CB5">
        <w:tc>
          <w:tcPr>
            <w:tcW w:w="463" w:type="dxa"/>
            <w:vAlign w:val="center"/>
          </w:tcPr>
          <w:p w:rsidR="00D31B9D" w:rsidRPr="00D14CB5" w:rsidRDefault="00D31B9D"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D31B9D" w:rsidRPr="00D14CB5" w:rsidRDefault="00D31B9D"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D31B9D" w:rsidRPr="00D14CB5" w:rsidRDefault="00D31B9D"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D31B9D" w:rsidRPr="00D14CB5" w:rsidRDefault="00D31B9D" w:rsidP="002E0382">
            <w:pPr>
              <w:pStyle w:val="BodyTextIndent3"/>
              <w:widowControl w:val="0"/>
              <w:spacing w:line="240" w:lineRule="auto"/>
              <w:ind w:firstLine="0"/>
              <w:jc w:val="center"/>
              <w:rPr>
                <w:rFonts w:ascii="Arial Unicode" w:hAnsi="Arial Unicode" w:cs="Arial Unicode"/>
                <w:sz w:val="18"/>
                <w:szCs w:val="18"/>
              </w:rPr>
            </w:pPr>
          </w:p>
        </w:tc>
      </w:tr>
    </w:tbl>
    <w:p w:rsidR="00D31B9D" w:rsidRPr="00D14CB5" w:rsidRDefault="00D31B9D"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D31B9D" w:rsidRPr="009712E3" w:rsidRDefault="00D31B9D"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D31B9D" w:rsidRPr="00D14CB5" w:rsidRDefault="00D31B9D"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D31B9D" w:rsidRPr="00D14CB5" w:rsidRDefault="00D31B9D" w:rsidP="002E0382">
      <w:pPr>
        <w:tabs>
          <w:tab w:val="left" w:pos="7371"/>
        </w:tabs>
        <w:ind w:left="3544" w:firstLine="3"/>
        <w:jc w:val="both"/>
        <w:rPr>
          <w:rFonts w:ascii="Arial Unicode" w:hAnsi="Arial Unicode" w:cs="Arial Unicode"/>
          <w:sz w:val="18"/>
          <w:szCs w:val="18"/>
          <w:lang w:val="hy-AM"/>
        </w:rPr>
      </w:pPr>
    </w:p>
    <w:p w:rsidR="00D31B9D" w:rsidRPr="00D14CB5" w:rsidRDefault="00D31B9D"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D31B9D" w:rsidRPr="00D14CB5" w:rsidRDefault="00D31B9D"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D31B9D" w:rsidRPr="00D14CB5" w:rsidRDefault="00D31B9D"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D31B9D" w:rsidRPr="00D14CB5" w:rsidRDefault="00D31B9D"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D31B9D" w:rsidRPr="00D14CB5" w:rsidRDefault="00D31B9D"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D31B9D" w:rsidRPr="00D14CB5" w:rsidRDefault="00D31B9D"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D31B9D" w:rsidRPr="00D14CB5" w:rsidRDefault="00D31B9D"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21/34</w:t>
      </w:r>
    </w:p>
    <w:p w:rsidR="00D31B9D" w:rsidRPr="00D14CB5" w:rsidRDefault="00D31B9D" w:rsidP="002E0382">
      <w:pPr>
        <w:widowControl w:val="0"/>
        <w:ind w:left="567" w:right="565"/>
        <w:jc w:val="center"/>
        <w:rPr>
          <w:rFonts w:ascii="Arial Unicode" w:hAnsi="Arial Unicode" w:cs="Arial Unicode"/>
          <w:b/>
          <w:bCs/>
          <w:sz w:val="18"/>
          <w:szCs w:val="18"/>
        </w:rPr>
      </w:pPr>
    </w:p>
    <w:p w:rsidR="00D31B9D" w:rsidRPr="00D14CB5" w:rsidRDefault="00D31B9D"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D31B9D" w:rsidRPr="00D14CB5" w:rsidRDefault="00D31B9D"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D31B9D" w:rsidRPr="00D14CB5" w:rsidRDefault="00D31B9D" w:rsidP="002E0382">
      <w:pPr>
        <w:pStyle w:val="Heading3"/>
        <w:keepNext w:val="0"/>
        <w:widowControl w:val="0"/>
        <w:spacing w:line="240" w:lineRule="auto"/>
        <w:ind w:left="567" w:right="565"/>
        <w:rPr>
          <w:rFonts w:ascii="Arial Unicode" w:hAnsi="Arial Unicode" w:cs="Arial Unicode"/>
          <w:sz w:val="18"/>
          <w:szCs w:val="18"/>
        </w:rPr>
      </w:pP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D31B9D" w:rsidRPr="00D14CB5" w:rsidRDefault="00D31B9D"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21/34</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D31B9D" w:rsidRPr="00D14CB5">
        <w:tc>
          <w:tcPr>
            <w:tcW w:w="1026" w:type="dxa"/>
            <w:vMerge w:val="restart"/>
            <w:vAlign w:val="center"/>
          </w:tcPr>
          <w:p w:rsidR="00D31B9D" w:rsidRPr="00D14CB5" w:rsidRDefault="00D31B9D" w:rsidP="002E0382">
            <w:pPr>
              <w:widowControl w:val="0"/>
              <w:jc w:val="center"/>
              <w:rPr>
                <w:rFonts w:ascii="Arial Unicode" w:hAnsi="Arial Unicode" w:cs="Arial Unicode"/>
                <w:b/>
                <w:bCs/>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D31B9D" w:rsidRPr="00D14CB5">
        <w:trPr>
          <w:trHeight w:val="696"/>
        </w:trPr>
        <w:tc>
          <w:tcPr>
            <w:tcW w:w="1026" w:type="dxa"/>
            <w:vMerge/>
            <w:vAlign w:val="center"/>
          </w:tcPr>
          <w:p w:rsidR="00D31B9D" w:rsidRPr="00D14CB5" w:rsidRDefault="00D31B9D" w:rsidP="002E0382">
            <w:pPr>
              <w:widowControl w:val="0"/>
              <w:jc w:val="center"/>
              <w:rPr>
                <w:rFonts w:ascii="Arial Unicode" w:hAnsi="Arial Unicode" w:cs="Arial Unicode"/>
                <w:b/>
                <w:bCs/>
                <w:sz w:val="18"/>
                <w:szCs w:val="18"/>
              </w:rPr>
            </w:pPr>
          </w:p>
        </w:tc>
        <w:tc>
          <w:tcPr>
            <w:tcW w:w="1681" w:type="dxa"/>
            <w:vAlign w:val="center"/>
          </w:tcPr>
          <w:p w:rsidR="00D31B9D" w:rsidRPr="00D14CB5" w:rsidRDefault="00D31B9D"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D31B9D" w:rsidRPr="00D14CB5">
        <w:tc>
          <w:tcPr>
            <w:tcW w:w="1026" w:type="dxa"/>
          </w:tcPr>
          <w:p w:rsidR="00D31B9D" w:rsidRPr="00D14CB5" w:rsidRDefault="00D31B9D"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D31B9D" w:rsidRPr="00D14CB5" w:rsidRDefault="00D31B9D"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D31B9D" w:rsidRPr="00D14CB5" w:rsidRDefault="00D31B9D"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D31B9D" w:rsidRPr="00D14CB5" w:rsidRDefault="00D31B9D" w:rsidP="002E0382">
            <w:pPr>
              <w:pStyle w:val="Heading3"/>
              <w:keepNext w:val="0"/>
              <w:widowControl w:val="0"/>
              <w:spacing w:line="240" w:lineRule="auto"/>
              <w:jc w:val="left"/>
              <w:rPr>
                <w:rFonts w:ascii="Arial Unicode" w:hAnsi="Arial Unicode" w:cs="Arial Unicode"/>
                <w:b/>
                <w:bCs/>
                <w:sz w:val="18"/>
                <w:szCs w:val="18"/>
              </w:rPr>
            </w:pPr>
          </w:p>
        </w:tc>
      </w:tr>
      <w:tr w:rsidR="00D31B9D" w:rsidRPr="00D14CB5">
        <w:tc>
          <w:tcPr>
            <w:tcW w:w="1026" w:type="dxa"/>
          </w:tcPr>
          <w:p w:rsidR="00D31B9D" w:rsidRPr="00D14CB5" w:rsidRDefault="00D31B9D"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D31B9D" w:rsidRPr="00D14CB5" w:rsidRDefault="00D31B9D"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D31B9D" w:rsidRPr="00D14CB5" w:rsidRDefault="00D31B9D"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D31B9D" w:rsidRPr="00D14CB5" w:rsidRDefault="00D31B9D" w:rsidP="002E0382">
            <w:pPr>
              <w:pStyle w:val="Heading3"/>
              <w:keepNext w:val="0"/>
              <w:widowControl w:val="0"/>
              <w:spacing w:line="240" w:lineRule="auto"/>
              <w:jc w:val="left"/>
              <w:rPr>
                <w:rFonts w:ascii="Arial Unicode" w:hAnsi="Arial Unicode" w:cs="Arial Unicode"/>
                <w:b/>
                <w:bCs/>
                <w:sz w:val="18"/>
                <w:szCs w:val="18"/>
              </w:rPr>
            </w:pPr>
          </w:p>
        </w:tc>
      </w:tr>
      <w:tr w:rsidR="00D31B9D" w:rsidRPr="00D14CB5">
        <w:tc>
          <w:tcPr>
            <w:tcW w:w="1026" w:type="dxa"/>
          </w:tcPr>
          <w:p w:rsidR="00D31B9D" w:rsidRPr="00D14CB5" w:rsidRDefault="00D31B9D"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D31B9D" w:rsidRPr="00D14CB5" w:rsidRDefault="00D31B9D"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D31B9D" w:rsidRPr="00D14CB5" w:rsidRDefault="00D31B9D"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D31B9D" w:rsidRPr="00D14CB5" w:rsidRDefault="00D31B9D" w:rsidP="002E0382">
            <w:pPr>
              <w:pStyle w:val="Heading3"/>
              <w:keepNext w:val="0"/>
              <w:widowControl w:val="0"/>
              <w:spacing w:line="240" w:lineRule="auto"/>
              <w:jc w:val="left"/>
              <w:rPr>
                <w:rFonts w:ascii="Arial Unicode" w:hAnsi="Arial Unicode" w:cs="Arial Unicode"/>
                <w:b/>
                <w:bCs/>
                <w:sz w:val="18"/>
                <w:szCs w:val="18"/>
              </w:rPr>
            </w:pPr>
          </w:p>
        </w:tc>
      </w:tr>
    </w:tbl>
    <w:p w:rsidR="00D31B9D" w:rsidRPr="00D14CB5" w:rsidRDefault="00D31B9D" w:rsidP="002E0382">
      <w:pPr>
        <w:widowControl w:val="0"/>
        <w:tabs>
          <w:tab w:val="left" w:pos="6804"/>
        </w:tabs>
        <w:jc w:val="center"/>
        <w:rPr>
          <w:rFonts w:ascii="Arial Unicode" w:hAnsi="Arial Unicode" w:cs="Arial Unicode"/>
          <w:sz w:val="18"/>
          <w:szCs w:val="18"/>
          <w:lang w:val="en-US"/>
        </w:rPr>
      </w:pPr>
    </w:p>
    <w:p w:rsidR="00D31B9D" w:rsidRPr="00D14CB5" w:rsidRDefault="00D31B9D"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D31B9D" w:rsidRPr="00D14CB5" w:rsidRDefault="00D31B9D"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D31B9D" w:rsidRPr="00D14CB5" w:rsidRDefault="00D31B9D" w:rsidP="002E0382">
      <w:pPr>
        <w:widowControl w:val="0"/>
        <w:jc w:val="right"/>
        <w:rPr>
          <w:rFonts w:ascii="Arial Unicode" w:hAnsi="Arial Unicode" w:cs="Arial Unicode"/>
          <w:sz w:val="18"/>
          <w:szCs w:val="18"/>
        </w:rPr>
      </w:pP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D31B9D" w:rsidRPr="00D14CB5" w:rsidRDefault="00D31B9D" w:rsidP="002E0382">
      <w:pPr>
        <w:rPr>
          <w:rFonts w:ascii="Arial Unicode" w:hAnsi="Arial Unicode" w:cs="Arial Unicode"/>
          <w:sz w:val="18"/>
          <w:szCs w:val="18"/>
        </w:rPr>
      </w:pPr>
      <w:r w:rsidRPr="00D14CB5">
        <w:rPr>
          <w:rFonts w:ascii="Arial Unicode" w:hAnsi="Arial Unicode" w:cs="Arial Unicode"/>
          <w:sz w:val="18"/>
          <w:szCs w:val="18"/>
        </w:rPr>
        <w:br w:type="page"/>
      </w:r>
    </w:p>
    <w:p w:rsidR="00D31B9D" w:rsidRPr="00D14CB5" w:rsidRDefault="00D31B9D"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D31B9D" w:rsidRPr="00D14CB5" w:rsidRDefault="00D31B9D"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21/34</w:t>
      </w:r>
    </w:p>
    <w:p w:rsidR="00D31B9D" w:rsidRPr="00D14CB5" w:rsidRDefault="00D31B9D" w:rsidP="002E0382">
      <w:pPr>
        <w:widowControl w:val="0"/>
        <w:ind w:firstLine="567"/>
        <w:jc w:val="center"/>
        <w:rPr>
          <w:rFonts w:ascii="Arial Unicode" w:hAnsi="Arial Unicode" w:cs="Arial Unicode"/>
          <w:sz w:val="18"/>
          <w:szCs w:val="18"/>
        </w:rPr>
      </w:pPr>
    </w:p>
    <w:p w:rsidR="00D31B9D" w:rsidRPr="00D14CB5" w:rsidRDefault="00D31B9D"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D31B9D" w:rsidRPr="00D14CB5" w:rsidRDefault="00D31B9D" w:rsidP="002E0382">
      <w:pPr>
        <w:widowControl w:val="0"/>
        <w:ind w:firstLine="567"/>
        <w:jc w:val="center"/>
        <w:rPr>
          <w:rFonts w:ascii="Arial Unicode" w:hAnsi="Arial Unicode" w:cs="Arial Unicode"/>
          <w:sz w:val="18"/>
          <w:szCs w:val="18"/>
        </w:rPr>
      </w:pP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21/34</w:t>
      </w: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D31B9D" w:rsidRPr="00D14CB5" w:rsidRDefault="00D31B9D"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D31B9D" w:rsidRPr="00D14CB5">
        <w:trPr>
          <w:trHeight w:val="916"/>
          <w:jc w:val="center"/>
        </w:trPr>
        <w:tc>
          <w:tcPr>
            <w:tcW w:w="1368" w:type="dxa"/>
            <w:tcBorders>
              <w:top w:val="single" w:sz="4" w:space="0" w:color="auto"/>
              <w:right w:val="single" w:sz="4" w:space="0" w:color="auto"/>
            </w:tcBorders>
            <w:vAlign w:val="center"/>
          </w:tcPr>
          <w:p w:rsidR="00D31B9D" w:rsidRPr="00D14CB5" w:rsidRDefault="00D31B9D"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D31B9D"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D31B9D" w:rsidRPr="00D14CB5" w:rsidRDefault="00D31B9D"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D31B9D" w:rsidRPr="00D14CB5" w:rsidRDefault="00D31B9D"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D31B9D" w:rsidRPr="00D14CB5" w:rsidRDefault="00D31B9D"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D31B9D" w:rsidRPr="00D14CB5" w:rsidRDefault="00D31B9D"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D31B9D" w:rsidRPr="00D14CB5" w:rsidRDefault="00D31B9D"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D31B9D" w:rsidRPr="00D14CB5">
        <w:trPr>
          <w:trHeight w:val="20"/>
          <w:jc w:val="center"/>
        </w:trPr>
        <w:tc>
          <w:tcPr>
            <w:tcW w:w="1368" w:type="dxa"/>
            <w:tcBorders>
              <w:top w:val="single" w:sz="4" w:space="0" w:color="auto"/>
              <w:bottom w:val="single" w:sz="4" w:space="0" w:color="auto"/>
              <w:right w:val="single" w:sz="4" w:space="0" w:color="auto"/>
            </w:tcBorders>
            <w:vAlign w:val="center"/>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D31B9D" w:rsidRPr="00D14CB5" w:rsidRDefault="00D31B9D"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D31B9D" w:rsidRPr="00D14CB5" w:rsidRDefault="00D31B9D"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D31B9D" w:rsidRPr="00D14CB5" w:rsidRDefault="00D31B9D"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D31B9D" w:rsidRPr="00D14CB5" w:rsidRDefault="00D31B9D" w:rsidP="002E0382">
            <w:pPr>
              <w:widowControl w:val="0"/>
              <w:jc w:val="center"/>
              <w:rPr>
                <w:rFonts w:ascii="Arial Unicode" w:hAnsi="Arial Unicode" w:cs="Arial Unicode"/>
                <w:sz w:val="18"/>
                <w:szCs w:val="18"/>
              </w:rPr>
            </w:pPr>
          </w:p>
        </w:tc>
      </w:tr>
      <w:tr w:rsidR="00D31B9D" w:rsidRPr="00D14CB5">
        <w:trPr>
          <w:trHeight w:val="521"/>
          <w:jc w:val="center"/>
        </w:trPr>
        <w:tc>
          <w:tcPr>
            <w:tcW w:w="1368" w:type="dxa"/>
            <w:tcBorders>
              <w:top w:val="single" w:sz="4" w:space="0" w:color="auto"/>
              <w:bottom w:val="single" w:sz="4" w:space="0" w:color="auto"/>
              <w:right w:val="single" w:sz="4" w:space="0" w:color="auto"/>
            </w:tcBorders>
            <w:vAlign w:val="center"/>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D31B9D" w:rsidRPr="00D14CB5" w:rsidRDefault="00D31B9D"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D31B9D" w:rsidRPr="00D14CB5" w:rsidRDefault="00D31B9D"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D31B9D" w:rsidRPr="00D14CB5" w:rsidRDefault="00D31B9D"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D31B9D" w:rsidRPr="00D14CB5" w:rsidRDefault="00D31B9D" w:rsidP="002E0382">
            <w:pPr>
              <w:widowControl w:val="0"/>
              <w:rPr>
                <w:rFonts w:ascii="Arial Unicode" w:hAnsi="Arial Unicode" w:cs="Arial Unicode"/>
                <w:sz w:val="18"/>
                <w:szCs w:val="18"/>
              </w:rPr>
            </w:pPr>
          </w:p>
        </w:tc>
      </w:tr>
      <w:tr w:rsidR="00D31B9D" w:rsidRPr="00D14CB5">
        <w:trPr>
          <w:trHeight w:val="20"/>
          <w:jc w:val="center"/>
        </w:trPr>
        <w:tc>
          <w:tcPr>
            <w:tcW w:w="1368" w:type="dxa"/>
            <w:tcBorders>
              <w:top w:val="single" w:sz="4" w:space="0" w:color="auto"/>
              <w:bottom w:val="single" w:sz="4" w:space="0" w:color="auto"/>
              <w:right w:val="single" w:sz="4" w:space="0" w:color="auto"/>
            </w:tcBorders>
            <w:vAlign w:val="center"/>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D31B9D" w:rsidRPr="00D14CB5" w:rsidRDefault="00D31B9D"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D31B9D" w:rsidRPr="00D14CB5" w:rsidRDefault="00D31B9D"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D31B9D" w:rsidRPr="00D14CB5" w:rsidRDefault="00D31B9D"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D31B9D" w:rsidRPr="00D14CB5" w:rsidRDefault="00D31B9D" w:rsidP="002E0382">
            <w:pPr>
              <w:widowControl w:val="0"/>
              <w:jc w:val="center"/>
              <w:rPr>
                <w:rFonts w:ascii="Arial Unicode" w:hAnsi="Arial Unicode" w:cs="Arial Unicode"/>
                <w:sz w:val="18"/>
                <w:szCs w:val="18"/>
              </w:rPr>
            </w:pPr>
          </w:p>
        </w:tc>
      </w:tr>
      <w:tr w:rsidR="00D31B9D" w:rsidRPr="00D14CB5">
        <w:trPr>
          <w:trHeight w:val="20"/>
          <w:jc w:val="center"/>
        </w:trPr>
        <w:tc>
          <w:tcPr>
            <w:tcW w:w="1368" w:type="dxa"/>
            <w:tcBorders>
              <w:top w:val="single" w:sz="4" w:space="0" w:color="auto"/>
              <w:bottom w:val="single" w:sz="4" w:space="0" w:color="auto"/>
              <w:right w:val="single" w:sz="4" w:space="0" w:color="auto"/>
            </w:tcBorders>
            <w:vAlign w:val="center"/>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D31B9D" w:rsidRPr="00D14CB5" w:rsidRDefault="00D31B9D"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D31B9D" w:rsidRPr="00D14CB5" w:rsidRDefault="00D31B9D"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D31B9D" w:rsidRPr="00D14CB5" w:rsidRDefault="00D31B9D"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D31B9D" w:rsidRPr="00D14CB5" w:rsidRDefault="00D31B9D" w:rsidP="002E0382">
            <w:pPr>
              <w:widowControl w:val="0"/>
              <w:jc w:val="center"/>
              <w:rPr>
                <w:rFonts w:ascii="Arial Unicode" w:hAnsi="Arial Unicode" w:cs="Arial Unicode"/>
                <w:sz w:val="18"/>
                <w:szCs w:val="18"/>
              </w:rPr>
            </w:pPr>
          </w:p>
        </w:tc>
      </w:tr>
      <w:tr w:rsidR="00D31B9D" w:rsidRPr="00D14CB5">
        <w:trPr>
          <w:trHeight w:val="270"/>
          <w:jc w:val="center"/>
        </w:trPr>
        <w:tc>
          <w:tcPr>
            <w:tcW w:w="1368" w:type="dxa"/>
            <w:tcBorders>
              <w:top w:val="single" w:sz="4" w:space="0" w:color="auto"/>
              <w:bottom w:val="single" w:sz="4" w:space="0" w:color="auto"/>
              <w:right w:val="single" w:sz="4" w:space="0" w:color="auto"/>
            </w:tcBorders>
            <w:vAlign w:val="center"/>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D31B9D" w:rsidRPr="00D14CB5" w:rsidRDefault="00D31B9D"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D31B9D" w:rsidRPr="00D14CB5" w:rsidRDefault="00D31B9D"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D31B9D" w:rsidRPr="00D14CB5" w:rsidRDefault="00D31B9D"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D31B9D" w:rsidRPr="00D14CB5" w:rsidRDefault="00D31B9D" w:rsidP="002E0382">
            <w:pPr>
              <w:widowControl w:val="0"/>
              <w:jc w:val="center"/>
              <w:rPr>
                <w:rFonts w:ascii="Arial Unicode" w:hAnsi="Arial Unicode" w:cs="Arial Unicode"/>
                <w:sz w:val="18"/>
                <w:szCs w:val="18"/>
              </w:rPr>
            </w:pPr>
          </w:p>
        </w:tc>
      </w:tr>
    </w:tbl>
    <w:p w:rsidR="00D31B9D" w:rsidRPr="00D14CB5" w:rsidRDefault="00D31B9D"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D31B9D" w:rsidRPr="00D14CB5" w:rsidRDefault="00D31B9D"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D31B9D" w:rsidRPr="00D14CB5" w:rsidRDefault="00D31B9D" w:rsidP="002E0382">
      <w:pPr>
        <w:widowControl w:val="0"/>
        <w:jc w:val="both"/>
        <w:rPr>
          <w:rFonts w:ascii="Arial Unicode" w:hAnsi="Arial Unicode" w:cs="Arial Unicode"/>
          <w:sz w:val="18"/>
          <w:szCs w:val="18"/>
          <w:lang w:val="es-ES"/>
        </w:rPr>
      </w:pP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D31B9D" w:rsidRPr="00D14CB5" w:rsidRDefault="00D31B9D" w:rsidP="002E0382">
      <w:pPr>
        <w:rPr>
          <w:rFonts w:ascii="Arial Unicode" w:hAnsi="Arial Unicode" w:cs="Arial Unicode"/>
          <w:b/>
          <w:bCs/>
          <w:sz w:val="18"/>
          <w:szCs w:val="18"/>
        </w:rPr>
      </w:pPr>
    </w:p>
    <w:p w:rsidR="00D31B9D" w:rsidRPr="00D14CB5" w:rsidRDefault="00D31B9D" w:rsidP="002E0382">
      <w:pPr>
        <w:rPr>
          <w:rFonts w:ascii="Arial Unicode" w:hAnsi="Arial Unicode" w:cs="Arial Unicode"/>
          <w:b/>
          <w:bCs/>
          <w:sz w:val="18"/>
          <w:szCs w:val="18"/>
        </w:rPr>
      </w:pPr>
    </w:p>
    <w:p w:rsidR="00D31B9D" w:rsidRPr="00D14CB5" w:rsidRDefault="00D31B9D" w:rsidP="002E0382">
      <w:pPr>
        <w:rPr>
          <w:rFonts w:ascii="Arial Unicode" w:hAnsi="Arial Unicode" w:cs="Arial Unicode"/>
          <w:b/>
          <w:bCs/>
          <w:sz w:val="18"/>
          <w:szCs w:val="18"/>
        </w:rPr>
      </w:pPr>
    </w:p>
    <w:p w:rsidR="00D31B9D" w:rsidRPr="00D14CB5" w:rsidRDefault="00D31B9D" w:rsidP="002E0382">
      <w:pPr>
        <w:rPr>
          <w:rFonts w:ascii="Arial Unicode" w:hAnsi="Arial Unicode" w:cs="Arial Unicode"/>
          <w:b/>
          <w:bCs/>
          <w:sz w:val="18"/>
          <w:szCs w:val="18"/>
        </w:rPr>
      </w:pPr>
    </w:p>
    <w:p w:rsidR="00D31B9D" w:rsidRPr="00D14CB5" w:rsidRDefault="00D31B9D" w:rsidP="002E0382">
      <w:pPr>
        <w:rPr>
          <w:rFonts w:ascii="Arial Unicode" w:hAnsi="Arial Unicode" w:cs="Arial Unicode"/>
          <w:b/>
          <w:bCs/>
          <w:sz w:val="18"/>
          <w:szCs w:val="18"/>
        </w:rPr>
      </w:pPr>
    </w:p>
    <w:p w:rsidR="00D31B9D" w:rsidRPr="00D14CB5" w:rsidRDefault="00D31B9D" w:rsidP="002E0382">
      <w:pPr>
        <w:rPr>
          <w:rFonts w:ascii="Arial Unicode" w:hAnsi="Arial Unicode" w:cs="Arial Unicode"/>
          <w:b/>
          <w:bCs/>
          <w:sz w:val="18"/>
          <w:szCs w:val="18"/>
        </w:rPr>
      </w:pPr>
    </w:p>
    <w:p w:rsidR="00D31B9D" w:rsidRPr="00D14CB5" w:rsidRDefault="00D31B9D" w:rsidP="002E0382">
      <w:pPr>
        <w:widowControl w:val="0"/>
        <w:ind w:left="567" w:right="565"/>
        <w:jc w:val="center"/>
        <w:rPr>
          <w:rFonts w:ascii="Arial Unicode" w:hAnsi="Arial Unicode" w:cs="Arial Unicode"/>
          <w:b/>
          <w:bCs/>
          <w:sz w:val="18"/>
          <w:szCs w:val="18"/>
        </w:rPr>
      </w:pPr>
    </w:p>
    <w:p w:rsidR="00D31B9D" w:rsidRPr="00D14CB5" w:rsidRDefault="00D31B9D"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D31B9D" w:rsidRPr="00D14CB5" w:rsidRDefault="00D31B9D"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21/34</w:t>
      </w:r>
    </w:p>
    <w:p w:rsidR="00D31B9D" w:rsidRPr="00D14CB5" w:rsidRDefault="00D31B9D"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D31B9D" w:rsidRPr="00D14CB5" w:rsidRDefault="00D31B9D"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D31B9D" w:rsidRPr="00834063" w:rsidRDefault="00D31B9D"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D31B9D" w:rsidRPr="00834063" w:rsidRDefault="00D31B9D"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D31B9D" w:rsidRPr="00834063" w:rsidRDefault="00D31B9D"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D31B9D" w:rsidRPr="00834063" w:rsidRDefault="00D31B9D"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21/34</w:t>
      </w:r>
      <w:r w:rsidRPr="00834063">
        <w:rPr>
          <w:rFonts w:ascii="Arial Unicode" w:hAnsi="Arial Unicode" w:cs="Arial Unicode"/>
          <w:sz w:val="18"/>
          <w:szCs w:val="18"/>
        </w:rPr>
        <w:t>.</w:t>
      </w:r>
    </w:p>
    <w:p w:rsidR="00D31B9D" w:rsidRPr="00834063" w:rsidRDefault="00D31B9D"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D31B9D" w:rsidRPr="00834063" w:rsidRDefault="00D31B9D"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D31B9D" w:rsidRPr="00834063" w:rsidRDefault="00D31B9D"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D31B9D" w:rsidRPr="00834063" w:rsidRDefault="00D31B9D" w:rsidP="00834063">
      <w:pPr>
        <w:pStyle w:val="NormalWeb"/>
        <w:shd w:val="clear" w:color="auto" w:fill="FFFFFF"/>
        <w:spacing w:before="0" w:beforeAutospacing="0" w:after="0" w:afterAutospacing="0"/>
        <w:jc w:val="both"/>
        <w:rPr>
          <w:rFonts w:ascii="Arial Unicode" w:hAnsi="Arial Unicode" w:cs="Arial Unicode"/>
          <w:sz w:val="18"/>
          <w:szCs w:val="18"/>
        </w:rPr>
      </w:pPr>
    </w:p>
    <w:p w:rsidR="00D31B9D" w:rsidRPr="00834063" w:rsidRDefault="00D31B9D"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D31B9D" w:rsidRPr="00834063" w:rsidRDefault="00D31B9D"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D31B9D" w:rsidRPr="00834063" w:rsidRDefault="00D31B9D"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D31B9D" w:rsidRPr="00834063" w:rsidRDefault="00D31B9D"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D31B9D" w:rsidRPr="00834063" w:rsidRDefault="00D31B9D"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D31B9D" w:rsidRPr="00834063" w:rsidRDefault="00D31B9D"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D31B9D" w:rsidRPr="00834063" w:rsidRDefault="00D31B9D"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D31B9D" w:rsidRPr="00834063" w:rsidRDefault="00D31B9D"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31B9D" w:rsidRPr="00623515" w:rsidRDefault="00D31B9D"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D31B9D" w:rsidRPr="00F560FB" w:rsidRDefault="00D31B9D"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D31B9D" w:rsidRPr="00623515" w:rsidRDefault="00D31B9D"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D31B9D" w:rsidRPr="00F560FB" w:rsidRDefault="00D31B9D"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D31B9D" w:rsidRPr="00834063" w:rsidRDefault="00D31B9D"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D31B9D" w:rsidRPr="00834063" w:rsidRDefault="00D31B9D"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D31B9D" w:rsidRPr="00834063" w:rsidRDefault="00D31B9D"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D31B9D" w:rsidRPr="00F560FB" w:rsidRDefault="00D31B9D"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D31B9D" w:rsidRPr="00834063" w:rsidRDefault="00D31B9D"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D31B9D" w:rsidRPr="00834063" w:rsidRDefault="00D31B9D"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D31B9D" w:rsidRPr="00834063" w:rsidRDefault="00D31B9D"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D31B9D" w:rsidRPr="00834063" w:rsidRDefault="00D31B9D"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31B9D" w:rsidRPr="00834063" w:rsidRDefault="00D31B9D"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D31B9D" w:rsidRPr="00834063" w:rsidRDefault="00D31B9D"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D31B9D" w:rsidRPr="00834063" w:rsidRDefault="00D31B9D"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D31B9D" w:rsidRPr="00834063" w:rsidRDefault="00D31B9D"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31B9D" w:rsidRPr="00834063" w:rsidRDefault="00D31B9D"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D31B9D" w:rsidRPr="00834063" w:rsidRDefault="00D31B9D"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31B9D" w:rsidRPr="00834063" w:rsidRDefault="00D31B9D"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D31B9D" w:rsidRPr="00834063" w:rsidRDefault="00D31B9D"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D31B9D" w:rsidRPr="00834063" w:rsidRDefault="00D31B9D"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D31B9D" w:rsidRPr="00834063" w:rsidRDefault="00D31B9D"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D31B9D" w:rsidRPr="00834063" w:rsidRDefault="00D31B9D"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D31B9D" w:rsidRPr="00834063" w:rsidRDefault="00D31B9D"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D31B9D" w:rsidRPr="00834063" w:rsidRDefault="00D31B9D"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D31B9D" w:rsidRPr="00834063" w:rsidRDefault="00D31B9D"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D31B9D" w:rsidRPr="00834063" w:rsidRDefault="00D31B9D"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D31B9D" w:rsidRPr="00D14CB5" w:rsidRDefault="00D31B9D"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D31B9D" w:rsidRPr="00D14CB5" w:rsidRDefault="00D31B9D"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21/34</w:t>
      </w:r>
    </w:p>
    <w:p w:rsidR="00D31B9D" w:rsidRPr="00F70D0A" w:rsidRDefault="00D31B9D" w:rsidP="002E0382">
      <w:pPr>
        <w:widowControl w:val="0"/>
        <w:jc w:val="center"/>
        <w:rPr>
          <w:rFonts w:ascii="Arial Unicode" w:hAnsi="Arial Unicode" w:cs="Arial Unicode"/>
          <w:b/>
          <w:bCs/>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D31B9D" w:rsidRPr="00F70D0A"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D31B9D" w:rsidRPr="00D14CB5">
        <w:tc>
          <w:tcPr>
            <w:tcW w:w="4786" w:type="dxa"/>
          </w:tcPr>
          <w:p w:rsidR="00D31B9D" w:rsidRPr="00D14CB5" w:rsidRDefault="00D31B9D"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D31B9D" w:rsidRPr="00D14CB5" w:rsidRDefault="00D31B9D"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D31B9D" w:rsidRPr="00D14CB5" w:rsidRDefault="00D31B9D"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D31B9D" w:rsidRPr="00D14CB5" w:rsidRDefault="00D31B9D"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D31B9D" w:rsidRPr="00D14CB5" w:rsidRDefault="00D31B9D"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21/34</w:t>
      </w:r>
      <w:r w:rsidRPr="00D14CB5">
        <w:rPr>
          <w:rFonts w:ascii="Arial Unicode" w:hAnsi="Arial Unicode" w:cs="Arial Unicode"/>
          <w:sz w:val="18"/>
          <w:szCs w:val="18"/>
        </w:rPr>
        <w:t>.</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D31B9D" w:rsidRPr="00D14CB5" w:rsidDel="00A1321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31B9D" w:rsidRPr="00D14CB5" w:rsidRDefault="00D31B9D"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D31B9D" w:rsidRPr="00D14CB5" w:rsidRDefault="00D31B9D"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D31B9D" w:rsidRPr="00D14CB5" w:rsidRDefault="00D31B9D"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D31B9D" w:rsidRPr="00F70D0A" w:rsidRDefault="00D31B9D"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D31B9D" w:rsidRPr="00F70D0A" w:rsidRDefault="00D31B9D"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D31B9D" w:rsidRPr="000B2D64" w:rsidRDefault="00D31B9D"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D31B9D" w:rsidRPr="000B2D64" w:rsidRDefault="00D31B9D" w:rsidP="009C5786">
      <w:pPr>
        <w:widowControl w:val="0"/>
        <w:ind w:right="4250"/>
        <w:jc w:val="center"/>
        <w:rPr>
          <w:rFonts w:ascii="Arial Unicode" w:hAnsi="Arial Unicode" w:cs="Arial Unicode"/>
          <w:sz w:val="14"/>
          <w:szCs w:val="14"/>
        </w:rPr>
      </w:pPr>
    </w:p>
    <w:p w:rsidR="00D31B9D" w:rsidRPr="000B2D64" w:rsidRDefault="00D31B9D" w:rsidP="009C5786">
      <w:pPr>
        <w:widowControl w:val="0"/>
        <w:ind w:right="4250"/>
        <w:jc w:val="center"/>
        <w:rPr>
          <w:rFonts w:ascii="Arial Unicode" w:hAnsi="Arial Unicode" w:cs="Arial Unicode"/>
          <w:sz w:val="14"/>
          <w:szCs w:val="14"/>
        </w:rPr>
      </w:pPr>
    </w:p>
    <w:p w:rsidR="00D31B9D" w:rsidRPr="000B2D64" w:rsidRDefault="00D31B9D" w:rsidP="009C5786">
      <w:pPr>
        <w:widowControl w:val="0"/>
        <w:ind w:right="4250"/>
        <w:jc w:val="center"/>
        <w:rPr>
          <w:rFonts w:ascii="Arial Unicode" w:hAnsi="Arial Unicode" w:cs="Arial Unicode"/>
          <w:sz w:val="14"/>
          <w:szCs w:val="14"/>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D31B9D" w:rsidRPr="00D14CB5">
        <w:tc>
          <w:tcPr>
            <w:tcW w:w="9588" w:type="dxa"/>
            <w:gridSpan w:val="2"/>
          </w:tcPr>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D31B9D" w:rsidRPr="00D14CB5">
        <w:tc>
          <w:tcPr>
            <w:tcW w:w="9588" w:type="dxa"/>
            <w:gridSpan w:val="2"/>
          </w:tcPr>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D31B9D" w:rsidRPr="00D14CB5">
        <w:tc>
          <w:tcPr>
            <w:tcW w:w="9588" w:type="dxa"/>
            <w:gridSpan w:val="2"/>
          </w:tcPr>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D31B9D" w:rsidRPr="00D14CB5">
        <w:tc>
          <w:tcPr>
            <w:tcW w:w="9588" w:type="dxa"/>
            <w:gridSpan w:val="2"/>
          </w:tcPr>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D31B9D" w:rsidRPr="00D14CB5">
        <w:tc>
          <w:tcPr>
            <w:tcW w:w="4673" w:type="dxa"/>
            <w:vAlign w:val="bottom"/>
          </w:tcPr>
          <w:p w:rsidR="00D31B9D" w:rsidRPr="00D14CB5" w:rsidRDefault="00D31B9D"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D31B9D" w:rsidRPr="00D14CB5" w:rsidRDefault="00D31B9D" w:rsidP="002E0382">
            <w:pPr>
              <w:widowControl w:val="0"/>
              <w:rPr>
                <w:rFonts w:ascii="Arial Unicode" w:hAnsi="Arial Unicode" w:cs="Arial Unicode"/>
                <w:sz w:val="18"/>
                <w:szCs w:val="18"/>
              </w:rPr>
            </w:pP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D31B9D" w:rsidRPr="00D14CB5" w:rsidRDefault="00D31B9D"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D31B9D" w:rsidRPr="00D14CB5" w:rsidRDefault="00D31B9D"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D31B9D" w:rsidRPr="00D14CB5" w:rsidRDefault="00D31B9D" w:rsidP="002E0382">
            <w:pPr>
              <w:widowControl w:val="0"/>
              <w:jc w:val="right"/>
              <w:rPr>
                <w:rFonts w:ascii="Arial Unicode" w:hAnsi="Arial Unicode" w:cs="Arial Unicode"/>
                <w:sz w:val="18"/>
                <w:szCs w:val="18"/>
              </w:rPr>
            </w:pP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D31B9D" w:rsidRPr="00D14CB5" w:rsidRDefault="00D31B9D"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D31B9D" w:rsidRPr="00D14CB5">
        <w:tc>
          <w:tcPr>
            <w:tcW w:w="4673" w:type="dxa"/>
            <w:vAlign w:val="bottom"/>
          </w:tcPr>
          <w:p w:rsidR="00D31B9D" w:rsidRPr="00D14CB5" w:rsidRDefault="00D31B9D"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D31B9D" w:rsidRPr="00D14CB5" w:rsidRDefault="00D31B9D"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D31B9D" w:rsidRPr="00D14CB5" w:rsidRDefault="00D31B9D"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D31B9D" w:rsidRPr="00D14CB5" w:rsidRDefault="00D31B9D" w:rsidP="002E0382">
            <w:pPr>
              <w:widowControl w:val="0"/>
              <w:rPr>
                <w:rFonts w:ascii="Arial Unicode" w:hAnsi="Arial Unicode" w:cs="Arial Unicode"/>
                <w:sz w:val="18"/>
                <w:szCs w:val="18"/>
              </w:rPr>
            </w:pPr>
          </w:p>
          <w:p w:rsidR="00D31B9D" w:rsidRPr="00D14CB5" w:rsidRDefault="00D31B9D"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D31B9D" w:rsidRPr="00D14CB5" w:rsidRDefault="00D31B9D"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D31B9D" w:rsidRPr="00D14CB5" w:rsidRDefault="00D31B9D"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D31B9D" w:rsidRPr="00D14CB5" w:rsidRDefault="00D31B9D"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D31B9D" w:rsidRPr="00D14CB5" w:rsidRDefault="00D31B9D" w:rsidP="002E0382">
            <w:pPr>
              <w:widowControl w:val="0"/>
              <w:rPr>
                <w:rFonts w:ascii="Arial Unicode" w:hAnsi="Arial Unicode" w:cs="Arial Unicode"/>
                <w:sz w:val="18"/>
                <w:szCs w:val="18"/>
              </w:rPr>
            </w:pPr>
          </w:p>
          <w:p w:rsidR="00D31B9D" w:rsidRPr="00D14CB5" w:rsidRDefault="00D31B9D"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D31B9D" w:rsidRPr="00D14CB5" w:rsidRDefault="00D31B9D"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31B9D" w:rsidRPr="00D14CB5" w:rsidRDefault="00D31B9D" w:rsidP="002E0382">
      <w:pPr>
        <w:rPr>
          <w:rFonts w:ascii="Arial Unicode" w:hAnsi="Arial Unicode" w:cs="Arial Unicode"/>
          <w:sz w:val="18"/>
          <w:szCs w:val="18"/>
        </w:rPr>
      </w:pPr>
      <w:r w:rsidRPr="00D14CB5">
        <w:rPr>
          <w:rFonts w:ascii="Arial Unicode" w:hAnsi="Arial Unicode" w:cs="Arial Unicode"/>
          <w:sz w:val="18"/>
          <w:szCs w:val="18"/>
        </w:rPr>
        <w:br w:type="page"/>
      </w:r>
    </w:p>
    <w:p w:rsidR="00D31B9D" w:rsidRPr="00D14CB5" w:rsidRDefault="00D31B9D"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D31B9D" w:rsidRPr="00D14CB5">
        <w:trPr>
          <w:tblHeade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D31B9D" w:rsidRPr="00D14CB5">
        <w:trPr>
          <w:tblHeader/>
          <w:jc w:val="center"/>
        </w:trPr>
        <w:tc>
          <w:tcPr>
            <w:tcW w:w="720" w:type="dxa"/>
            <w:vAlign w:val="center"/>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D31B9D" w:rsidRPr="00D14CB5">
        <w:trPr>
          <w:jc w:val="center"/>
        </w:trPr>
        <w:tc>
          <w:tcPr>
            <w:tcW w:w="720" w:type="dxa"/>
            <w:vAlign w:val="center"/>
          </w:tcPr>
          <w:p w:rsidR="00D31B9D" w:rsidRPr="00D14CB5" w:rsidDel="0010680B"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D31B9D" w:rsidRPr="00D14CB5" w:rsidRDefault="00D31B9D" w:rsidP="002E0382">
            <w:pPr>
              <w:widowControl w:val="0"/>
              <w:jc w:val="center"/>
              <w:rPr>
                <w:rFonts w:ascii="Arial Unicode" w:hAnsi="Arial Unicode" w:cs="Arial Unicode"/>
                <w:sz w:val="18"/>
                <w:szCs w:val="18"/>
              </w:rPr>
            </w:pP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31B9D" w:rsidRPr="00D14CB5" w:rsidRDefault="00D31B9D" w:rsidP="002E0382">
            <w:pPr>
              <w:widowControl w:val="0"/>
              <w:jc w:val="center"/>
              <w:rPr>
                <w:rFonts w:ascii="Arial Unicode" w:hAnsi="Arial Unicode" w:cs="Arial Unicode"/>
                <w:sz w:val="18"/>
                <w:szCs w:val="18"/>
              </w:rPr>
            </w:pP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31B9D" w:rsidRPr="00D14CB5" w:rsidRDefault="00D31B9D" w:rsidP="002E0382">
            <w:pPr>
              <w:widowControl w:val="0"/>
              <w:jc w:val="center"/>
              <w:rPr>
                <w:rFonts w:ascii="Arial Unicode" w:hAnsi="Arial Unicode" w:cs="Arial Unicode"/>
                <w:sz w:val="18"/>
                <w:szCs w:val="18"/>
              </w:rPr>
            </w:pP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D31B9D" w:rsidRPr="00D14CB5" w:rsidRDefault="00D31B9D" w:rsidP="002E0382">
            <w:pPr>
              <w:widowControl w:val="0"/>
              <w:jc w:val="center"/>
              <w:rPr>
                <w:rFonts w:ascii="Arial Unicode" w:hAnsi="Arial Unicode" w:cs="Arial Unicode"/>
                <w:sz w:val="18"/>
                <w:szCs w:val="18"/>
              </w:rPr>
            </w:pP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D31B9D" w:rsidRPr="00D14CB5" w:rsidRDefault="00D31B9D" w:rsidP="002E0382">
            <w:pPr>
              <w:widowControl w:val="0"/>
              <w:jc w:val="center"/>
              <w:rPr>
                <w:rFonts w:ascii="Arial Unicode" w:hAnsi="Arial Unicode" w:cs="Arial Unicode"/>
                <w:sz w:val="18"/>
                <w:szCs w:val="18"/>
              </w:rPr>
            </w:pP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D31B9D" w:rsidRPr="00D14CB5" w:rsidRDefault="00D31B9D" w:rsidP="002E0382">
            <w:pPr>
              <w:widowControl w:val="0"/>
              <w:jc w:val="center"/>
              <w:rPr>
                <w:rFonts w:ascii="Arial Unicode" w:hAnsi="Arial Unicode" w:cs="Arial Unicode"/>
                <w:sz w:val="18"/>
                <w:szCs w:val="18"/>
              </w:rPr>
            </w:pP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D31B9D" w:rsidRPr="00D14CB5" w:rsidRDefault="00D31B9D" w:rsidP="002E0382">
            <w:pPr>
              <w:widowControl w:val="0"/>
              <w:jc w:val="center"/>
              <w:rPr>
                <w:rFonts w:ascii="Arial Unicode" w:hAnsi="Arial Unicode" w:cs="Arial Unicode"/>
                <w:sz w:val="18"/>
                <w:szCs w:val="18"/>
              </w:rPr>
            </w:pPr>
          </w:p>
        </w:tc>
      </w:tr>
    </w:tbl>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21/34</w:t>
      </w:r>
    </w:p>
    <w:p w:rsidR="00D31B9D" w:rsidRPr="00D14CB5" w:rsidRDefault="00D31B9D" w:rsidP="002E0382">
      <w:pPr>
        <w:pStyle w:val="BodyTextIndent3"/>
        <w:widowControl w:val="0"/>
        <w:spacing w:line="240" w:lineRule="auto"/>
        <w:jc w:val="right"/>
        <w:rPr>
          <w:rFonts w:ascii="Arial Unicode" w:hAnsi="Arial Unicode" w:cs="Arial Unicode"/>
          <w:b/>
          <w:bCs/>
          <w:sz w:val="18"/>
          <w:szCs w:val="18"/>
        </w:rPr>
      </w:pPr>
    </w:p>
    <w:p w:rsidR="00D31B9D" w:rsidRPr="00D14CB5" w:rsidRDefault="00D31B9D"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D31B9D" w:rsidRPr="00F70D0A" w:rsidRDefault="00D31B9D"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D31B9D" w:rsidRPr="00F70D0A" w:rsidRDefault="00D31B9D" w:rsidP="002E0382">
      <w:pPr>
        <w:widowControl w:val="0"/>
        <w:ind w:left="567" w:right="565"/>
        <w:jc w:val="center"/>
        <w:rPr>
          <w:rFonts w:ascii="Arial Unicode" w:hAnsi="Arial Unicode" w:cs="Arial Unicode"/>
          <w:b/>
          <w:bCs/>
          <w:sz w:val="18"/>
          <w:szCs w:val="18"/>
        </w:rPr>
      </w:pPr>
    </w:p>
    <w:p w:rsidR="00D31B9D" w:rsidRPr="00F954AC" w:rsidRDefault="00D31B9D"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D31B9D" w:rsidRPr="00F954AC" w:rsidRDefault="00D31B9D"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D31B9D" w:rsidRPr="00A01911" w:rsidRDefault="00D31B9D"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D31B9D" w:rsidRPr="00F954AC" w:rsidRDefault="00D31B9D"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D31B9D" w:rsidRPr="00A01911" w:rsidRDefault="00D31B9D"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D31B9D" w:rsidRPr="00A01911" w:rsidRDefault="00D31B9D"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D31B9D" w:rsidRPr="00F954AC" w:rsidRDefault="00D31B9D"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D31B9D" w:rsidRPr="00F954AC" w:rsidRDefault="00D31B9D"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D31B9D" w:rsidRPr="00F954AC" w:rsidRDefault="00D31B9D"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D31B9D" w:rsidRPr="00A01911" w:rsidRDefault="00D31B9D"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31B9D" w:rsidRPr="00F954AC" w:rsidRDefault="00D31B9D"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D31B9D" w:rsidRPr="00A01911" w:rsidRDefault="00D31B9D"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D31B9D" w:rsidRPr="00A01911" w:rsidRDefault="00D31B9D"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31B9D" w:rsidRPr="00623515" w:rsidRDefault="00D31B9D"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D31B9D" w:rsidRPr="00F954AC" w:rsidRDefault="00D31B9D"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D31B9D" w:rsidRPr="00623515" w:rsidRDefault="00D31B9D"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w:t>
      </w:r>
      <w:r w:rsidRPr="0091636D">
        <w:rPr>
          <w:rFonts w:ascii="Arial Unicode" w:hAnsi="Arial Unicode" w:cs="Arial Unicode"/>
          <w:sz w:val="18"/>
          <w:szCs w:val="18"/>
        </w:rPr>
        <w:t>90-ого</w:t>
      </w:r>
      <w:r w:rsidRPr="00A01911">
        <w:rPr>
          <w:rFonts w:ascii="Arial Unicode" w:hAnsi="Arial Unicode" w:cs="Arial Unicode"/>
          <w:sz w:val="18"/>
          <w:szCs w:val="18"/>
        </w:rPr>
        <w:t xml:space="preserve"> рабочего дня</w:t>
      </w:r>
      <w:r w:rsidRPr="0091636D">
        <w:rPr>
          <w:rFonts w:ascii="Arial Unicode" w:hAnsi="Arial Unicode" w:cs="Arial Unicode"/>
          <w:sz w:val="18"/>
          <w:szCs w:val="18"/>
        </w:rPr>
        <w:t xml:space="preserve"> </w:t>
      </w:r>
      <w:r w:rsidRPr="00A01911">
        <w:rPr>
          <w:rFonts w:ascii="Arial Unicode" w:hAnsi="Arial Unicode" w:cs="Arial Unicode"/>
          <w:sz w:val="18"/>
          <w:szCs w:val="18"/>
        </w:rPr>
        <w:t xml:space="preserve">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D31B9D" w:rsidRPr="00F954AC" w:rsidRDefault="00D31B9D" w:rsidP="0091636D">
      <w:pPr>
        <w:pStyle w:val="NormalWeb"/>
        <w:shd w:val="clear" w:color="auto" w:fill="FFFFFF"/>
        <w:spacing w:before="0" w:beforeAutospacing="0" w:after="0" w:afterAutospacing="0"/>
        <w:jc w:val="both"/>
        <w:rPr>
          <w:rFonts w:ascii="Arial Unicode" w:hAnsi="Arial Unicode" w:cs="Arial Unicode"/>
          <w:sz w:val="14"/>
          <w:szCs w:val="14"/>
        </w:rPr>
      </w:pPr>
      <w:r w:rsidRPr="0091636D">
        <w:rPr>
          <w:rFonts w:ascii="Arial Unicode" w:hAnsi="Arial Unicode" w:cs="Arial Unicode"/>
          <w:sz w:val="18"/>
          <w:szCs w:val="18"/>
        </w:rPr>
        <w:t xml:space="preserve">               </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D31B9D" w:rsidRPr="00A01911" w:rsidRDefault="00D31B9D"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D31B9D" w:rsidRPr="00A01911" w:rsidRDefault="00D31B9D"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D31B9D" w:rsidRPr="00A01911" w:rsidRDefault="00D31B9D"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D31B9D" w:rsidRPr="00A01911" w:rsidRDefault="00D31B9D"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D31B9D" w:rsidRPr="00F954AC" w:rsidRDefault="00D31B9D"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D31B9D" w:rsidRPr="00A01911" w:rsidRDefault="00D31B9D"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D31B9D" w:rsidRPr="00A01911" w:rsidRDefault="00D31B9D"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D31B9D" w:rsidRPr="00A01911" w:rsidRDefault="00D31B9D"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31B9D" w:rsidRPr="00A01911" w:rsidRDefault="00D31B9D"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D31B9D" w:rsidRPr="00A01911" w:rsidRDefault="00D31B9D"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D31B9D" w:rsidRPr="00A01911" w:rsidRDefault="00D31B9D"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D31B9D" w:rsidRPr="00A01911" w:rsidRDefault="00D31B9D"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31B9D" w:rsidRPr="00A01911" w:rsidRDefault="00D31B9D"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D31B9D" w:rsidRPr="00A01911" w:rsidRDefault="00D31B9D"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31B9D" w:rsidRPr="00A01911" w:rsidRDefault="00D31B9D"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D31B9D" w:rsidRPr="00A01911" w:rsidRDefault="00D31B9D"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D31B9D" w:rsidRPr="00A01911" w:rsidRDefault="00D31B9D"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D31B9D" w:rsidRPr="00A01911" w:rsidRDefault="00D31B9D"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D31B9D" w:rsidRPr="00A01911" w:rsidRDefault="00D31B9D"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D31B9D" w:rsidRPr="00A01911" w:rsidRDefault="00D31B9D"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D31B9D" w:rsidRPr="00A01911" w:rsidRDefault="00D31B9D"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21/34</w:t>
      </w:r>
    </w:p>
    <w:p w:rsidR="00D31B9D" w:rsidRPr="00D14CB5" w:rsidRDefault="00D31B9D" w:rsidP="002E0382">
      <w:pPr>
        <w:widowControl w:val="0"/>
        <w:jc w:val="center"/>
        <w:rPr>
          <w:rFonts w:ascii="Arial Unicode" w:hAnsi="Arial Unicode" w:cs="Arial Unicode"/>
          <w:b/>
          <w:bCs/>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D31B9D" w:rsidRPr="00D14CB5">
        <w:tc>
          <w:tcPr>
            <w:tcW w:w="4786" w:type="dxa"/>
          </w:tcPr>
          <w:p w:rsidR="00D31B9D" w:rsidRPr="00D14CB5" w:rsidRDefault="00D31B9D"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D31B9D" w:rsidRPr="00D14CB5" w:rsidRDefault="00D31B9D"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D31B9D" w:rsidRPr="00D14CB5" w:rsidRDefault="00D31B9D" w:rsidP="002E0382">
      <w:pPr>
        <w:widowControl w:val="0"/>
        <w:rPr>
          <w:rFonts w:ascii="Arial Unicode" w:hAnsi="Arial Unicode" w:cs="Arial Unicode"/>
          <w:b/>
          <w:bCs/>
          <w:sz w:val="18"/>
          <w:szCs w:val="18"/>
        </w:rPr>
      </w:pPr>
    </w:p>
    <w:p w:rsidR="00D31B9D" w:rsidRPr="00D14CB5" w:rsidRDefault="00D31B9D"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D31B9D" w:rsidRPr="00D14CB5" w:rsidRDefault="00D31B9D"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D31B9D" w:rsidRPr="00D14CB5" w:rsidRDefault="00D31B9D"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D31B9D" w:rsidRPr="00D14CB5" w:rsidRDefault="00D31B9D"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D31B9D" w:rsidRPr="00D14CB5" w:rsidRDefault="00D31B9D"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21/34</w:t>
      </w:r>
      <w:r w:rsidRPr="00D14CB5">
        <w:rPr>
          <w:rFonts w:ascii="Arial Unicode" w:hAnsi="Arial Unicode" w:cs="Arial Unicode"/>
          <w:sz w:val="18"/>
          <w:szCs w:val="18"/>
        </w:rPr>
        <w:t>.</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D31B9D" w:rsidRPr="00D14CB5" w:rsidDel="00A1321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31B9D" w:rsidRPr="00D14CB5" w:rsidRDefault="00D31B9D"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D31B9D" w:rsidRPr="00D14CB5" w:rsidRDefault="00D31B9D"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D31B9D" w:rsidRPr="00D14CB5" w:rsidRDefault="00D31B9D"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D31B9D" w:rsidRPr="00D14CB5" w:rsidRDefault="00D31B9D"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D31B9D" w:rsidRPr="00D14CB5" w:rsidRDefault="00D31B9D"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D31B9D" w:rsidRPr="00D14CB5" w:rsidRDefault="00D31B9D"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D31B9D" w:rsidRPr="00D14CB5" w:rsidRDefault="00D31B9D"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D31B9D" w:rsidRPr="00D14CB5" w:rsidRDefault="00D31B9D"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D31B9D" w:rsidRPr="00D14CB5" w:rsidRDefault="00D31B9D" w:rsidP="002E0382">
      <w:pPr>
        <w:widowControl w:val="0"/>
        <w:jc w:val="center"/>
        <w:rPr>
          <w:rFonts w:ascii="Arial Unicode" w:hAnsi="Arial Unicode" w:cs="Arial Unicode"/>
          <w:sz w:val="18"/>
          <w:szCs w:val="18"/>
        </w:rPr>
      </w:pP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D31B9D" w:rsidRPr="00D14CB5">
        <w:tc>
          <w:tcPr>
            <w:tcW w:w="9588" w:type="dxa"/>
            <w:gridSpan w:val="2"/>
          </w:tcPr>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D31B9D" w:rsidRPr="00D14CB5">
        <w:tc>
          <w:tcPr>
            <w:tcW w:w="9588" w:type="dxa"/>
            <w:gridSpan w:val="2"/>
          </w:tcPr>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D31B9D" w:rsidRPr="00D14CB5">
        <w:tc>
          <w:tcPr>
            <w:tcW w:w="9588" w:type="dxa"/>
            <w:gridSpan w:val="2"/>
          </w:tcPr>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D31B9D" w:rsidRPr="00D14CB5">
        <w:tc>
          <w:tcPr>
            <w:tcW w:w="9588" w:type="dxa"/>
            <w:gridSpan w:val="2"/>
          </w:tcPr>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D31B9D" w:rsidRPr="00D14CB5">
        <w:tc>
          <w:tcPr>
            <w:tcW w:w="9588" w:type="dxa"/>
            <w:gridSpan w:val="2"/>
            <w:vAlign w:val="bottom"/>
          </w:tcPr>
          <w:p w:rsidR="00D31B9D" w:rsidRPr="00D14CB5" w:rsidRDefault="00D31B9D"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D31B9D" w:rsidRPr="00D14CB5">
        <w:tc>
          <w:tcPr>
            <w:tcW w:w="4673" w:type="dxa"/>
            <w:vAlign w:val="bottom"/>
          </w:tcPr>
          <w:p w:rsidR="00D31B9D" w:rsidRPr="00D14CB5" w:rsidRDefault="00D31B9D"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D31B9D" w:rsidRPr="00D14CB5" w:rsidRDefault="00D31B9D" w:rsidP="002E0382">
            <w:pPr>
              <w:widowControl w:val="0"/>
              <w:rPr>
                <w:rFonts w:ascii="Arial Unicode" w:hAnsi="Arial Unicode" w:cs="Arial Unicode"/>
                <w:sz w:val="18"/>
                <w:szCs w:val="18"/>
              </w:rPr>
            </w:pP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D31B9D" w:rsidRPr="00D14CB5" w:rsidRDefault="00D31B9D"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D31B9D" w:rsidRPr="00D14CB5" w:rsidRDefault="00D31B9D"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D31B9D" w:rsidRPr="00D14CB5" w:rsidRDefault="00D31B9D" w:rsidP="002E0382">
            <w:pPr>
              <w:widowControl w:val="0"/>
              <w:jc w:val="right"/>
              <w:rPr>
                <w:rFonts w:ascii="Arial Unicode" w:hAnsi="Arial Unicode" w:cs="Arial Unicode"/>
                <w:sz w:val="18"/>
                <w:szCs w:val="18"/>
              </w:rPr>
            </w:pP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D31B9D" w:rsidRPr="00D14CB5" w:rsidRDefault="00D31B9D"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D31B9D" w:rsidRPr="00D14CB5">
        <w:tc>
          <w:tcPr>
            <w:tcW w:w="4673" w:type="dxa"/>
            <w:vAlign w:val="bottom"/>
          </w:tcPr>
          <w:p w:rsidR="00D31B9D" w:rsidRPr="00D14CB5" w:rsidRDefault="00D31B9D"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D31B9D" w:rsidRPr="00D14CB5" w:rsidRDefault="00D31B9D"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D31B9D" w:rsidRPr="00D14CB5" w:rsidRDefault="00D31B9D"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D31B9D" w:rsidRPr="00D14CB5" w:rsidRDefault="00D31B9D" w:rsidP="002E0382">
            <w:pPr>
              <w:widowControl w:val="0"/>
              <w:rPr>
                <w:rFonts w:ascii="Arial Unicode" w:hAnsi="Arial Unicode" w:cs="Arial Unicode"/>
                <w:sz w:val="18"/>
                <w:szCs w:val="18"/>
              </w:rPr>
            </w:pPr>
          </w:p>
          <w:p w:rsidR="00D31B9D" w:rsidRPr="00D14CB5" w:rsidRDefault="00D31B9D"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D31B9D" w:rsidRPr="00D14CB5" w:rsidRDefault="00D31B9D"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D31B9D" w:rsidRPr="00D14CB5" w:rsidRDefault="00D31B9D"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D31B9D" w:rsidRPr="00D14CB5" w:rsidRDefault="00D31B9D"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D31B9D" w:rsidRPr="00D14CB5" w:rsidRDefault="00D31B9D"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D31B9D" w:rsidRPr="00D14CB5" w:rsidRDefault="00D31B9D" w:rsidP="002E0382">
            <w:pPr>
              <w:widowControl w:val="0"/>
              <w:rPr>
                <w:rFonts w:ascii="Arial Unicode" w:hAnsi="Arial Unicode" w:cs="Arial Unicode"/>
                <w:sz w:val="18"/>
                <w:szCs w:val="18"/>
              </w:rPr>
            </w:pPr>
          </w:p>
          <w:p w:rsidR="00D31B9D" w:rsidRPr="00D14CB5" w:rsidRDefault="00D31B9D"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D31B9D" w:rsidRPr="00D14CB5" w:rsidRDefault="00D31B9D" w:rsidP="002E0382">
      <w:pPr>
        <w:widowControl w:val="0"/>
        <w:jc w:val="center"/>
        <w:rPr>
          <w:rFonts w:ascii="Arial Unicode" w:hAnsi="Arial Unicode" w:cs="Arial Unicode"/>
          <w:sz w:val="18"/>
          <w:szCs w:val="18"/>
        </w:rPr>
      </w:pPr>
    </w:p>
    <w:p w:rsidR="00D31B9D" w:rsidRPr="00D14CB5" w:rsidRDefault="00D31B9D"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31B9D" w:rsidRPr="00D14CB5" w:rsidRDefault="00D31B9D" w:rsidP="002E0382">
      <w:pPr>
        <w:rPr>
          <w:rFonts w:ascii="Arial Unicode" w:hAnsi="Arial Unicode" w:cs="Arial Unicode"/>
          <w:sz w:val="18"/>
          <w:szCs w:val="18"/>
        </w:rPr>
      </w:pPr>
      <w:r w:rsidRPr="00D14CB5">
        <w:rPr>
          <w:rFonts w:ascii="Arial Unicode" w:hAnsi="Arial Unicode" w:cs="Arial Unicode"/>
          <w:sz w:val="18"/>
          <w:szCs w:val="18"/>
        </w:rPr>
        <w:br w:type="page"/>
      </w:r>
    </w:p>
    <w:p w:rsidR="00D31B9D" w:rsidRPr="00D14CB5" w:rsidRDefault="00D31B9D"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D31B9D" w:rsidRPr="00D14CB5">
        <w:trPr>
          <w:tblHeade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D31B9D" w:rsidRPr="00D14CB5">
        <w:trPr>
          <w:tblHeader/>
          <w:jc w:val="center"/>
        </w:trPr>
        <w:tc>
          <w:tcPr>
            <w:tcW w:w="720" w:type="dxa"/>
            <w:vAlign w:val="center"/>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D31B9D" w:rsidRPr="00D14CB5">
        <w:trPr>
          <w:jc w:val="center"/>
        </w:trPr>
        <w:tc>
          <w:tcPr>
            <w:tcW w:w="720" w:type="dxa"/>
            <w:vAlign w:val="center"/>
          </w:tcPr>
          <w:p w:rsidR="00D31B9D" w:rsidRPr="00D14CB5" w:rsidDel="0010680B"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D31B9D" w:rsidRPr="00D14CB5" w:rsidRDefault="00D31B9D" w:rsidP="002E0382">
            <w:pPr>
              <w:widowControl w:val="0"/>
              <w:jc w:val="center"/>
              <w:rPr>
                <w:rFonts w:ascii="Arial Unicode" w:hAnsi="Arial Unicode" w:cs="Arial Unicode"/>
                <w:sz w:val="18"/>
                <w:szCs w:val="18"/>
              </w:rPr>
            </w:pP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31B9D" w:rsidRPr="00D14CB5" w:rsidRDefault="00D31B9D" w:rsidP="002E0382">
            <w:pPr>
              <w:widowControl w:val="0"/>
              <w:jc w:val="center"/>
              <w:rPr>
                <w:rFonts w:ascii="Arial Unicode" w:hAnsi="Arial Unicode" w:cs="Arial Unicode"/>
                <w:sz w:val="18"/>
                <w:szCs w:val="18"/>
              </w:rPr>
            </w:pP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31B9D" w:rsidRPr="00D14CB5" w:rsidRDefault="00D31B9D" w:rsidP="002E0382">
            <w:pPr>
              <w:widowControl w:val="0"/>
              <w:jc w:val="center"/>
              <w:rPr>
                <w:rFonts w:ascii="Arial Unicode" w:hAnsi="Arial Unicode" w:cs="Arial Unicode"/>
                <w:sz w:val="18"/>
                <w:szCs w:val="18"/>
              </w:rPr>
            </w:pP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D31B9D" w:rsidRPr="00D14CB5" w:rsidRDefault="00D31B9D" w:rsidP="002E0382">
            <w:pPr>
              <w:widowControl w:val="0"/>
              <w:jc w:val="center"/>
              <w:rPr>
                <w:rFonts w:ascii="Arial Unicode" w:hAnsi="Arial Unicode" w:cs="Arial Unicode"/>
                <w:sz w:val="18"/>
                <w:szCs w:val="18"/>
              </w:rPr>
            </w:pP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D31B9D" w:rsidRPr="00D14CB5" w:rsidRDefault="00D31B9D" w:rsidP="002E0382">
            <w:pPr>
              <w:widowControl w:val="0"/>
              <w:jc w:val="center"/>
              <w:rPr>
                <w:rFonts w:ascii="Arial Unicode" w:hAnsi="Arial Unicode" w:cs="Arial Unicode"/>
                <w:sz w:val="18"/>
                <w:szCs w:val="18"/>
              </w:rPr>
            </w:pP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D31B9D" w:rsidRPr="00D14CB5" w:rsidRDefault="00D31B9D" w:rsidP="002E0382">
            <w:pPr>
              <w:widowControl w:val="0"/>
              <w:jc w:val="center"/>
              <w:rPr>
                <w:rFonts w:ascii="Arial Unicode" w:hAnsi="Arial Unicode" w:cs="Arial Unicode"/>
                <w:sz w:val="18"/>
                <w:szCs w:val="18"/>
              </w:rPr>
            </w:pPr>
          </w:p>
        </w:tc>
      </w:tr>
      <w:tr w:rsidR="00D31B9D" w:rsidRPr="00D14CB5">
        <w:trPr>
          <w:jc w:val="center"/>
        </w:trPr>
        <w:tc>
          <w:tcPr>
            <w:tcW w:w="7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D31B9D" w:rsidRPr="00D14CB5" w:rsidRDefault="00D31B9D" w:rsidP="002E0382">
            <w:pPr>
              <w:widowControl w:val="0"/>
              <w:jc w:val="center"/>
              <w:rPr>
                <w:rFonts w:ascii="Arial Unicode" w:hAnsi="Arial Unicode" w:cs="Arial Unicode"/>
                <w:sz w:val="18"/>
                <w:szCs w:val="18"/>
              </w:rPr>
            </w:pPr>
          </w:p>
        </w:tc>
      </w:tr>
    </w:tbl>
    <w:p w:rsidR="00D31B9D" w:rsidRPr="00D14CB5" w:rsidRDefault="00D31B9D" w:rsidP="002E0382">
      <w:pPr>
        <w:widowControl w:val="0"/>
        <w:ind w:left="567" w:right="565"/>
        <w:jc w:val="center"/>
        <w:rPr>
          <w:rFonts w:ascii="Arial Unicode" w:hAnsi="Arial Unicode" w:cs="Arial Unicode"/>
          <w:b/>
          <w:bCs/>
          <w:sz w:val="18"/>
          <w:szCs w:val="18"/>
        </w:rPr>
      </w:pPr>
    </w:p>
    <w:p w:rsidR="00D31B9D" w:rsidRPr="00D14CB5" w:rsidRDefault="00D31B9D" w:rsidP="002E0382">
      <w:pPr>
        <w:widowControl w:val="0"/>
        <w:ind w:left="567" w:right="565"/>
        <w:jc w:val="center"/>
        <w:rPr>
          <w:rFonts w:ascii="Arial Unicode" w:hAnsi="Arial Unicode" w:cs="Arial Unicode"/>
          <w:b/>
          <w:bCs/>
          <w:sz w:val="18"/>
          <w:szCs w:val="18"/>
        </w:rPr>
      </w:pPr>
    </w:p>
    <w:p w:rsidR="00D31B9D" w:rsidRPr="00D14CB5" w:rsidRDefault="00D31B9D"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D31B9D" w:rsidRPr="00D14CB5" w:rsidRDefault="00D31B9D"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21/34</w:t>
      </w:r>
    </w:p>
    <w:p w:rsidR="00D31B9D" w:rsidRPr="00D14CB5" w:rsidRDefault="00D31B9D" w:rsidP="002E0382">
      <w:pPr>
        <w:pStyle w:val="BodyTextIndent3"/>
        <w:widowControl w:val="0"/>
        <w:spacing w:line="240" w:lineRule="auto"/>
        <w:jc w:val="right"/>
        <w:rPr>
          <w:rFonts w:ascii="Arial Unicode" w:hAnsi="Arial Unicode" w:cs="Arial Unicode"/>
          <w:b/>
          <w:bCs/>
          <w:sz w:val="18"/>
          <w:szCs w:val="18"/>
        </w:rPr>
      </w:pPr>
    </w:p>
    <w:p w:rsidR="00D31B9D" w:rsidRPr="00D14CB5" w:rsidRDefault="00D31B9D" w:rsidP="002E0382">
      <w:pPr>
        <w:widowControl w:val="0"/>
        <w:ind w:left="-142" w:firstLine="142"/>
        <w:jc w:val="center"/>
        <w:rPr>
          <w:rFonts w:ascii="Arial Unicode" w:hAnsi="Arial Unicode" w:cs="Arial Unicode"/>
          <w:i/>
          <w:iCs/>
          <w:sz w:val="18"/>
          <w:szCs w:val="18"/>
        </w:rPr>
      </w:pPr>
    </w:p>
    <w:p w:rsidR="00D31B9D" w:rsidRPr="00D14CB5" w:rsidRDefault="00D31B9D"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D31B9D" w:rsidRPr="00D14CB5" w:rsidRDefault="00D31B9D"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D31B9D" w:rsidRPr="00D14CB5" w:rsidRDefault="00D31B9D"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21/34</w:t>
      </w:r>
    </w:p>
    <w:tbl>
      <w:tblPr>
        <w:tblW w:w="0" w:type="auto"/>
        <w:tblInd w:w="-106" w:type="dxa"/>
        <w:tblLook w:val="00A0"/>
      </w:tblPr>
      <w:tblGrid>
        <w:gridCol w:w="4643"/>
        <w:gridCol w:w="4643"/>
      </w:tblGrid>
      <w:tr w:rsidR="00D31B9D" w:rsidRPr="00D14CB5">
        <w:tc>
          <w:tcPr>
            <w:tcW w:w="4643" w:type="dxa"/>
          </w:tcPr>
          <w:p w:rsidR="00D31B9D" w:rsidRPr="00D14CB5" w:rsidRDefault="00D31B9D"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D31B9D" w:rsidRPr="00D14CB5" w:rsidRDefault="00D31B9D"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D31B9D" w:rsidRPr="00D14CB5" w:rsidRDefault="00D31B9D" w:rsidP="002E0382">
      <w:pPr>
        <w:widowControl w:val="0"/>
        <w:tabs>
          <w:tab w:val="left" w:pos="720"/>
          <w:tab w:val="left" w:pos="1440"/>
          <w:tab w:val="left" w:pos="8865"/>
        </w:tabs>
        <w:jc w:val="center"/>
        <w:rPr>
          <w:rFonts w:ascii="Arial Unicode" w:hAnsi="Arial Unicode" w:cs="Arial Unicode"/>
          <w:sz w:val="18"/>
          <w:szCs w:val="18"/>
        </w:rPr>
      </w:pPr>
    </w:p>
    <w:p w:rsidR="00D31B9D" w:rsidRPr="00D14CB5" w:rsidRDefault="00D31B9D"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31B9D" w:rsidRPr="00D14CB5" w:rsidRDefault="00D31B9D" w:rsidP="002E0382">
      <w:pPr>
        <w:widowControl w:val="0"/>
        <w:ind w:firstLine="709"/>
        <w:jc w:val="both"/>
        <w:rPr>
          <w:rFonts w:ascii="Arial Unicode" w:hAnsi="Arial Unicode" w:cs="Arial Unicode"/>
          <w:b/>
          <w:bCs/>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31B9D" w:rsidRPr="00D14CB5" w:rsidRDefault="00D31B9D" w:rsidP="002E0382">
      <w:pPr>
        <w:widowControl w:val="0"/>
        <w:ind w:firstLine="709"/>
        <w:jc w:val="both"/>
        <w:rPr>
          <w:rFonts w:ascii="Arial Unicode" w:hAnsi="Arial Unicode" w:cs="Arial Unicode"/>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D31B9D" w:rsidRPr="00D14CB5" w:rsidRDefault="00D31B9D"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D31B9D" w:rsidRPr="00D14CB5" w:rsidRDefault="00D31B9D"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31B9D" w:rsidRPr="00D14CB5" w:rsidRDefault="00D31B9D"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D31B9D" w:rsidRPr="00D14CB5" w:rsidRDefault="00D31B9D"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D31B9D" w:rsidRPr="00D14CB5" w:rsidRDefault="00D31B9D"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31B9D" w:rsidRPr="00D14CB5" w:rsidRDefault="00D31B9D"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D31B9D" w:rsidRPr="00D14CB5" w:rsidRDefault="00D31B9D" w:rsidP="002E0382">
      <w:pPr>
        <w:widowControl w:val="0"/>
        <w:ind w:firstLine="720"/>
        <w:jc w:val="both"/>
        <w:rPr>
          <w:rFonts w:ascii="Arial Unicode" w:hAnsi="Arial Unicode" w:cs="Arial Unicode"/>
          <w:i/>
          <w:iCs/>
          <w:sz w:val="18"/>
          <w:szCs w:val="18"/>
          <w:u w:val="single"/>
          <w:lang w:val="hy-AM"/>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31B9D" w:rsidRPr="00D14CB5" w:rsidRDefault="00D31B9D" w:rsidP="002E0382">
      <w:pPr>
        <w:widowControl w:val="0"/>
        <w:tabs>
          <w:tab w:val="left" w:pos="1134"/>
        </w:tabs>
        <w:ind w:firstLine="567"/>
        <w:jc w:val="both"/>
        <w:rPr>
          <w:rFonts w:ascii="Arial Unicode" w:hAnsi="Arial Unicode" w:cs="Arial Unicode"/>
          <w:sz w:val="18"/>
          <w:szCs w:val="18"/>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D31B9D" w:rsidRPr="00D14CB5" w:rsidRDefault="00D31B9D" w:rsidP="002E0382">
      <w:pPr>
        <w:rPr>
          <w:rFonts w:ascii="Arial Unicode" w:hAnsi="Arial Unicode" w:cs="Arial Unicode"/>
          <w:sz w:val="18"/>
          <w:szCs w:val="18"/>
          <w:lang w:val="hy-AM"/>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31B9D" w:rsidRPr="00D14CB5" w:rsidRDefault="00D31B9D" w:rsidP="002E0382">
      <w:pPr>
        <w:widowControl w:val="0"/>
        <w:jc w:val="center"/>
        <w:rPr>
          <w:rFonts w:ascii="Arial Unicode" w:hAnsi="Arial Unicode" w:cs="Arial Unicode"/>
          <w:sz w:val="18"/>
          <w:szCs w:val="18"/>
          <w:lang w:val="hy-AM"/>
        </w:rPr>
      </w:pP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31B9D" w:rsidRPr="00D14CB5" w:rsidRDefault="00D31B9D"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31B9D" w:rsidRPr="00D14CB5" w:rsidRDefault="00D31B9D"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D31B9D" w:rsidRPr="00D14CB5" w:rsidRDefault="00D31B9D"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31B9D" w:rsidRPr="00D14CB5" w:rsidRDefault="00D31B9D"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D31B9D" w:rsidRPr="00D14CB5"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D31B9D" w:rsidRPr="00F70D0A" w:rsidRDefault="00D31B9D"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D31B9D" w:rsidRPr="00D14CB5" w:rsidRDefault="00D31B9D"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D31B9D" w:rsidRPr="00D14CB5">
        <w:tc>
          <w:tcPr>
            <w:tcW w:w="4536"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D31B9D" w:rsidRPr="00D14CB5" w:rsidRDefault="00D31B9D"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D31B9D" w:rsidRPr="00D14CB5" w:rsidRDefault="00D31B9D"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D31B9D" w:rsidRPr="00D14CB5" w:rsidRDefault="00D31B9D"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D31B9D" w:rsidRPr="00D14CB5" w:rsidRDefault="00D31B9D"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D31B9D" w:rsidRPr="00D14CB5" w:rsidRDefault="00D31B9D"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D31B9D" w:rsidRPr="00D14CB5" w:rsidRDefault="00D31B9D" w:rsidP="002E0382">
            <w:pPr>
              <w:widowControl w:val="0"/>
              <w:jc w:val="center"/>
              <w:rPr>
                <w:rFonts w:ascii="Arial Unicode" w:hAnsi="Arial Unicode" w:cs="Arial Unicode"/>
                <w:sz w:val="18"/>
                <w:szCs w:val="18"/>
              </w:rPr>
            </w:pPr>
          </w:p>
        </w:tc>
        <w:tc>
          <w:tcPr>
            <w:tcW w:w="4343" w:type="dxa"/>
          </w:tcPr>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D31B9D" w:rsidRPr="00D14CB5" w:rsidRDefault="00D31B9D"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D31B9D" w:rsidRPr="00D14CB5" w:rsidRDefault="00D31B9D" w:rsidP="002E0382">
      <w:pPr>
        <w:widowControl w:val="0"/>
        <w:rPr>
          <w:rFonts w:ascii="Arial Unicode" w:hAnsi="Arial Unicode" w:cs="Arial Unicode"/>
          <w:sz w:val="18"/>
          <w:szCs w:val="18"/>
        </w:rPr>
      </w:pPr>
    </w:p>
    <w:p w:rsidR="00D31B9D" w:rsidRPr="00FB7396" w:rsidRDefault="00D31B9D"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D31B9D" w:rsidRPr="00FB7396" w:rsidRDefault="00D31B9D"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21/34</w:t>
      </w:r>
    </w:p>
    <w:p w:rsidR="00D31B9D" w:rsidRPr="00D14CB5" w:rsidRDefault="00D31B9D"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D31B9D" w:rsidRPr="00F70D0A" w:rsidRDefault="00D31B9D" w:rsidP="002E0382">
      <w:pPr>
        <w:widowControl w:val="0"/>
        <w:jc w:val="center"/>
        <w:rPr>
          <w:rFonts w:ascii="Arial Unicode" w:hAnsi="Arial Unicode" w:cs="Arial Unicode"/>
          <w:sz w:val="18"/>
          <w:szCs w:val="18"/>
        </w:rPr>
      </w:pPr>
    </w:p>
    <w:p w:rsidR="00D31B9D" w:rsidRPr="00F70D0A" w:rsidRDefault="00D31B9D"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D31B9D" w:rsidRPr="00F70D0A" w:rsidRDefault="00D31B9D"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D31B9D" w:rsidRPr="00D14CB5">
        <w:tc>
          <w:tcPr>
            <w:tcW w:w="9892" w:type="dxa"/>
            <w:gridSpan w:val="16"/>
          </w:tcPr>
          <w:p w:rsidR="00D31B9D" w:rsidRPr="00D14CB5" w:rsidRDefault="00D31B9D" w:rsidP="002E0382">
            <w:pPr>
              <w:jc w:val="center"/>
              <w:rPr>
                <w:rFonts w:ascii="Arial Unicode" w:hAnsi="Arial Unicode" w:cs="Arial Unicode"/>
                <w:sz w:val="18"/>
                <w:szCs w:val="18"/>
                <w:lang w:val="es-ES"/>
              </w:rPr>
            </w:pPr>
            <w:r>
              <w:rPr>
                <w:rFonts w:ascii="Arial Unicode" w:hAnsi="Arial Unicode" w:cs="Arial Unicode"/>
                <w:sz w:val="18"/>
                <w:szCs w:val="18"/>
                <w:lang w:val="es-ES"/>
              </w:rPr>
              <w:t>Товара</w:t>
            </w:r>
          </w:p>
        </w:tc>
      </w:tr>
      <w:tr w:rsidR="00D31B9D" w:rsidRPr="00D14CB5">
        <w:tc>
          <w:tcPr>
            <w:tcW w:w="960" w:type="dxa"/>
            <w:vAlign w:val="center"/>
          </w:tcPr>
          <w:p w:rsidR="00D31B9D" w:rsidRPr="00D14CB5" w:rsidRDefault="00D31B9D"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D31B9D" w:rsidRPr="00D14CB5" w:rsidRDefault="00D31B9D"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D31B9D" w:rsidRPr="00D14CB5" w:rsidRDefault="00D31B9D"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D31B9D" w:rsidRPr="00D14CB5" w:rsidRDefault="00D31B9D"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D31B9D" w:rsidRPr="00D14CB5">
        <w:trPr>
          <w:cantSplit/>
          <w:trHeight w:val="1538"/>
        </w:trPr>
        <w:tc>
          <w:tcPr>
            <w:tcW w:w="960" w:type="dxa"/>
          </w:tcPr>
          <w:p w:rsidR="00D31B9D" w:rsidRPr="00D14CB5" w:rsidRDefault="00D31B9D" w:rsidP="002E0382">
            <w:pPr>
              <w:jc w:val="center"/>
              <w:rPr>
                <w:rFonts w:ascii="Arial Unicode" w:hAnsi="Arial Unicode" w:cs="Arial Unicode"/>
                <w:sz w:val="18"/>
                <w:szCs w:val="18"/>
                <w:lang w:val="es-ES"/>
              </w:rPr>
            </w:pPr>
          </w:p>
        </w:tc>
        <w:tc>
          <w:tcPr>
            <w:tcW w:w="1320" w:type="dxa"/>
          </w:tcPr>
          <w:p w:rsidR="00D31B9D" w:rsidRPr="00D14CB5" w:rsidRDefault="00D31B9D" w:rsidP="002E0382">
            <w:pPr>
              <w:jc w:val="center"/>
              <w:rPr>
                <w:rFonts w:ascii="Arial Unicode" w:hAnsi="Arial Unicode" w:cs="Arial Unicode"/>
                <w:sz w:val="18"/>
                <w:szCs w:val="18"/>
                <w:lang w:val="es-ES"/>
              </w:rPr>
            </w:pPr>
          </w:p>
        </w:tc>
        <w:tc>
          <w:tcPr>
            <w:tcW w:w="1200" w:type="dxa"/>
          </w:tcPr>
          <w:p w:rsidR="00D31B9D" w:rsidRPr="00D14CB5" w:rsidRDefault="00D31B9D" w:rsidP="002E0382">
            <w:pPr>
              <w:jc w:val="center"/>
              <w:rPr>
                <w:rFonts w:ascii="Arial Unicode" w:hAnsi="Arial Unicode" w:cs="Arial Unicode"/>
                <w:sz w:val="18"/>
                <w:szCs w:val="18"/>
                <w:lang w:val="es-ES"/>
              </w:rPr>
            </w:pPr>
          </w:p>
        </w:tc>
        <w:tc>
          <w:tcPr>
            <w:tcW w:w="477" w:type="dxa"/>
            <w:textDirection w:val="btLr"/>
            <w:vAlign w:val="center"/>
          </w:tcPr>
          <w:p w:rsidR="00D31B9D" w:rsidRPr="00D14CB5" w:rsidRDefault="00D31B9D"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D31B9D" w:rsidRPr="00D14CB5" w:rsidRDefault="00D31B9D"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D31B9D" w:rsidRPr="00D14CB5" w:rsidRDefault="00D31B9D"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D31B9D" w:rsidRPr="00D14CB5" w:rsidRDefault="00D31B9D"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D31B9D" w:rsidRPr="00D14CB5" w:rsidRDefault="00D31B9D"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D31B9D" w:rsidRPr="00D14CB5" w:rsidRDefault="00D31B9D"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D31B9D" w:rsidRPr="00D14CB5" w:rsidRDefault="00D31B9D"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D31B9D" w:rsidRPr="00D14CB5" w:rsidRDefault="00D31B9D"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D31B9D" w:rsidRPr="00D14CB5" w:rsidRDefault="00D31B9D"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D31B9D" w:rsidRPr="00D14CB5" w:rsidRDefault="00D31B9D"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D31B9D" w:rsidRPr="00D14CB5" w:rsidRDefault="00D31B9D"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D31B9D" w:rsidRPr="00D14CB5" w:rsidRDefault="00D31B9D"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D31B9D" w:rsidRPr="00083D0B" w:rsidRDefault="00D31B9D"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D31B9D" w:rsidRPr="00D14CB5">
        <w:trPr>
          <w:cantSplit/>
          <w:trHeight w:val="1538"/>
        </w:trPr>
        <w:tc>
          <w:tcPr>
            <w:tcW w:w="960" w:type="dxa"/>
            <w:vAlign w:val="center"/>
          </w:tcPr>
          <w:p w:rsidR="00D31B9D" w:rsidRPr="00083D0B"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D31B9D" w:rsidRPr="00FF60F9" w:rsidRDefault="00D31B9D" w:rsidP="002E0382">
            <w:pPr>
              <w:widowControl w:val="0"/>
              <w:jc w:val="center"/>
              <w:rPr>
                <w:rFonts w:ascii="Arial Unicode" w:hAnsi="Arial Unicode" w:cs="Arial Unicode"/>
                <w:sz w:val="18"/>
                <w:szCs w:val="18"/>
                <w:lang w:val="en-US"/>
              </w:rPr>
            </w:pPr>
            <w:r>
              <w:rPr>
                <w:rFonts w:ascii="Arial Unicode" w:hAnsi="Arial Unicode" w:cs="Arial Unicode"/>
                <w:sz w:val="18"/>
                <w:szCs w:val="18"/>
                <w:lang w:val="en-US"/>
              </w:rPr>
              <w:t>товары медицинского назначения</w:t>
            </w:r>
          </w:p>
        </w:tc>
        <w:tc>
          <w:tcPr>
            <w:tcW w:w="6412" w:type="dxa"/>
            <w:gridSpan w:val="13"/>
            <w:vAlign w:val="center"/>
          </w:tcPr>
          <w:p w:rsidR="00D31B9D" w:rsidRPr="001F53E3" w:rsidRDefault="00D31B9D"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D31B9D" w:rsidRPr="00D14CB5" w:rsidRDefault="00D31B9D"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D31B9D" w:rsidRPr="00D14CB5" w:rsidRDefault="00D31B9D" w:rsidP="002E0382">
      <w:pPr>
        <w:widowControl w:val="0"/>
        <w:jc w:val="right"/>
        <w:rPr>
          <w:rFonts w:ascii="Arial Unicode" w:hAnsi="Arial Unicode" w:cs="Arial Unicode"/>
          <w:sz w:val="18"/>
          <w:szCs w:val="18"/>
        </w:rPr>
      </w:pPr>
    </w:p>
    <w:p w:rsidR="00D31B9D" w:rsidRPr="00D14CB5" w:rsidRDefault="00D31B9D" w:rsidP="002E0382">
      <w:pPr>
        <w:widowControl w:val="0"/>
        <w:jc w:val="right"/>
        <w:rPr>
          <w:rFonts w:ascii="Arial Unicode" w:hAnsi="Arial Unicode" w:cs="Arial Unicode"/>
          <w:sz w:val="18"/>
          <w:szCs w:val="18"/>
        </w:rPr>
      </w:pPr>
    </w:p>
    <w:p w:rsidR="00D31B9D" w:rsidRPr="00D14CB5" w:rsidRDefault="00D31B9D" w:rsidP="002E0382">
      <w:pPr>
        <w:widowControl w:val="0"/>
        <w:rPr>
          <w:rFonts w:ascii="Arial Unicode" w:hAnsi="Arial Unicode" w:cs="Arial Unicode"/>
          <w:i/>
          <w:iCs/>
          <w:sz w:val="18"/>
          <w:szCs w:val="18"/>
        </w:rPr>
      </w:pPr>
    </w:p>
    <w:p w:rsidR="00D31B9D" w:rsidRPr="00D14CB5" w:rsidRDefault="00D31B9D"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D31B9D" w:rsidRPr="00D14CB5">
        <w:trPr>
          <w:jc w:val="center"/>
        </w:trPr>
        <w:tc>
          <w:tcPr>
            <w:tcW w:w="4536" w:type="dxa"/>
          </w:tcPr>
          <w:p w:rsidR="00D31B9D" w:rsidRPr="00F70D0A"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D31B9D" w:rsidRPr="00F70D0A" w:rsidRDefault="00D31B9D" w:rsidP="002E0382">
            <w:pPr>
              <w:widowControl w:val="0"/>
              <w:jc w:val="center"/>
              <w:rPr>
                <w:rFonts w:ascii="Arial Unicode" w:hAnsi="Arial Unicode" w:cs="Arial Unicode"/>
                <w:b/>
                <w:bCs/>
                <w:sz w:val="18"/>
                <w:szCs w:val="18"/>
              </w:rPr>
            </w:pPr>
          </w:p>
          <w:p w:rsidR="00D31B9D" w:rsidRPr="00D14CB5" w:rsidRDefault="00D31B9D"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D31B9D" w:rsidRPr="00D14CB5" w:rsidRDefault="00D31B9D"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D31B9D" w:rsidRPr="00D14CB5" w:rsidRDefault="00D31B9D"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D31B9D" w:rsidRPr="00D14CB5" w:rsidRDefault="00D31B9D"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D31B9D" w:rsidRPr="00D14CB5" w:rsidRDefault="00D31B9D"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D31B9D" w:rsidRPr="00D14CB5" w:rsidRDefault="00D31B9D" w:rsidP="002E0382">
            <w:pPr>
              <w:jc w:val="center"/>
              <w:rPr>
                <w:rFonts w:ascii="Arial Unicode" w:hAnsi="Arial Unicode" w:cs="Arial Unicode"/>
                <w:sz w:val="18"/>
                <w:szCs w:val="18"/>
              </w:rPr>
            </w:pP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D31B9D" w:rsidRPr="00D14CB5" w:rsidRDefault="00D31B9D" w:rsidP="002E0382">
            <w:pPr>
              <w:widowControl w:val="0"/>
              <w:jc w:val="center"/>
              <w:rPr>
                <w:rFonts w:ascii="Arial Unicode" w:hAnsi="Arial Unicode" w:cs="Arial Unicode"/>
                <w:sz w:val="18"/>
                <w:szCs w:val="18"/>
              </w:rPr>
            </w:pPr>
          </w:p>
        </w:tc>
        <w:tc>
          <w:tcPr>
            <w:tcW w:w="4343" w:type="dxa"/>
          </w:tcPr>
          <w:p w:rsidR="00D31B9D" w:rsidRDefault="00D31B9D"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D31B9D" w:rsidRDefault="00D31B9D" w:rsidP="002E0382">
            <w:pPr>
              <w:widowControl w:val="0"/>
              <w:jc w:val="center"/>
              <w:rPr>
                <w:rFonts w:ascii="Arial Unicode" w:hAnsi="Arial Unicode" w:cs="Arial Unicode"/>
                <w:b/>
                <w:bCs/>
                <w:sz w:val="18"/>
                <w:szCs w:val="18"/>
                <w:lang w:val="en-US"/>
              </w:rPr>
            </w:pPr>
          </w:p>
          <w:p w:rsidR="00D31B9D" w:rsidRDefault="00D31B9D" w:rsidP="002E0382">
            <w:pPr>
              <w:widowControl w:val="0"/>
              <w:jc w:val="center"/>
              <w:rPr>
                <w:rFonts w:ascii="Arial Unicode" w:hAnsi="Arial Unicode" w:cs="Arial Unicode"/>
                <w:b/>
                <w:bCs/>
                <w:sz w:val="18"/>
                <w:szCs w:val="18"/>
                <w:lang w:val="en-US"/>
              </w:rPr>
            </w:pPr>
          </w:p>
          <w:p w:rsidR="00D31B9D" w:rsidRDefault="00D31B9D" w:rsidP="002E0382">
            <w:pPr>
              <w:widowControl w:val="0"/>
              <w:jc w:val="center"/>
              <w:rPr>
                <w:rFonts w:ascii="Arial Unicode" w:hAnsi="Arial Unicode" w:cs="Arial Unicode"/>
                <w:b/>
                <w:bCs/>
                <w:sz w:val="18"/>
                <w:szCs w:val="18"/>
                <w:lang w:val="en-US"/>
              </w:rPr>
            </w:pPr>
          </w:p>
          <w:p w:rsidR="00D31B9D" w:rsidRDefault="00D31B9D" w:rsidP="002E0382">
            <w:pPr>
              <w:widowControl w:val="0"/>
              <w:jc w:val="center"/>
              <w:rPr>
                <w:rFonts w:ascii="Arial Unicode" w:hAnsi="Arial Unicode" w:cs="Arial Unicode"/>
                <w:b/>
                <w:bCs/>
                <w:sz w:val="18"/>
                <w:szCs w:val="18"/>
                <w:lang w:val="en-US"/>
              </w:rPr>
            </w:pPr>
          </w:p>
          <w:p w:rsidR="00D31B9D" w:rsidRDefault="00D31B9D" w:rsidP="002E0382">
            <w:pPr>
              <w:widowControl w:val="0"/>
              <w:jc w:val="center"/>
              <w:rPr>
                <w:rFonts w:ascii="Arial Unicode" w:hAnsi="Arial Unicode" w:cs="Arial Unicode"/>
                <w:b/>
                <w:bCs/>
                <w:sz w:val="18"/>
                <w:szCs w:val="18"/>
                <w:lang w:val="en-US"/>
              </w:rPr>
            </w:pPr>
          </w:p>
          <w:p w:rsidR="00D31B9D" w:rsidRDefault="00D31B9D" w:rsidP="002E0382">
            <w:pPr>
              <w:widowControl w:val="0"/>
              <w:jc w:val="center"/>
              <w:rPr>
                <w:rFonts w:ascii="Arial Unicode" w:hAnsi="Arial Unicode" w:cs="Arial Unicode"/>
                <w:b/>
                <w:bCs/>
                <w:sz w:val="18"/>
                <w:szCs w:val="18"/>
                <w:lang w:val="en-US"/>
              </w:rPr>
            </w:pPr>
          </w:p>
          <w:p w:rsidR="00D31B9D" w:rsidRPr="00FB7396" w:rsidRDefault="00D31B9D" w:rsidP="002E0382">
            <w:pPr>
              <w:widowControl w:val="0"/>
              <w:jc w:val="center"/>
              <w:rPr>
                <w:rFonts w:ascii="Arial Unicode" w:hAnsi="Arial Unicode" w:cs="Arial Unicode"/>
                <w:b/>
                <w:bCs/>
                <w:sz w:val="18"/>
                <w:szCs w:val="18"/>
                <w:lang w:val="en-US"/>
              </w:rPr>
            </w:pPr>
          </w:p>
          <w:p w:rsidR="00D31B9D" w:rsidRPr="00D14CB5" w:rsidRDefault="00D31B9D"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D31B9D" w:rsidRPr="00D14CB5" w:rsidRDefault="00D31B9D" w:rsidP="002E0382">
      <w:pPr>
        <w:widowControl w:val="0"/>
        <w:rPr>
          <w:rFonts w:ascii="Arial Unicode" w:hAnsi="Arial Unicode" w:cs="Arial Unicode"/>
          <w:sz w:val="18"/>
          <w:szCs w:val="18"/>
        </w:rPr>
        <w:sectPr w:rsidR="00D31B9D" w:rsidRPr="00D14CB5" w:rsidSect="00183055">
          <w:footerReference w:type="default" r:id="rId10"/>
          <w:footnotePr>
            <w:pos w:val="beneathText"/>
          </w:footnotePr>
          <w:pgSz w:w="11906" w:h="16838" w:code="9"/>
          <w:pgMar w:top="899" w:right="1418" w:bottom="899" w:left="1418" w:header="561" w:footer="561" w:gutter="0"/>
          <w:cols w:space="720"/>
        </w:sectPr>
      </w:pPr>
    </w:p>
    <w:p w:rsidR="00D31B9D" w:rsidRPr="00FB7396" w:rsidRDefault="00D31B9D"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D31B9D" w:rsidRPr="00FB7396" w:rsidRDefault="00D31B9D"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21/34</w:t>
      </w:r>
    </w:p>
    <w:p w:rsidR="00D31B9D" w:rsidRPr="00D14CB5" w:rsidRDefault="00D31B9D"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D31B9D" w:rsidRPr="00D14CB5" w:rsidRDefault="00D31B9D"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D31B9D" w:rsidRPr="00D14CB5">
        <w:trPr>
          <w:tblCellSpacing w:w="7" w:type="dxa"/>
          <w:jc w:val="center"/>
        </w:trPr>
        <w:tc>
          <w:tcPr>
            <w:tcW w:w="0" w:type="auto"/>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D31B9D" w:rsidRPr="00D14CB5" w:rsidRDefault="00D31B9D" w:rsidP="002E0382">
      <w:pPr>
        <w:widowControl w:val="0"/>
        <w:ind w:firstLine="375"/>
        <w:rPr>
          <w:rFonts w:ascii="Arial Unicode" w:hAnsi="Arial Unicode" w:cs="Arial Unicode"/>
          <w:sz w:val="18"/>
          <w:szCs w:val="18"/>
        </w:rPr>
      </w:pPr>
    </w:p>
    <w:p w:rsidR="00D31B9D" w:rsidRPr="00D14CB5" w:rsidRDefault="00D31B9D"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D31B9D" w:rsidRPr="00D14CB5" w:rsidRDefault="00D31B9D"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D31B9D" w:rsidRPr="00D14CB5" w:rsidRDefault="00D31B9D" w:rsidP="002E0382">
      <w:pPr>
        <w:pStyle w:val="BodyTextIndent"/>
        <w:widowControl w:val="0"/>
        <w:spacing w:after="0" w:line="240" w:lineRule="auto"/>
        <w:ind w:firstLine="0"/>
        <w:jc w:val="center"/>
        <w:rPr>
          <w:rFonts w:ascii="Arial Unicode" w:hAnsi="Arial Unicode" w:cs="Arial Unicode"/>
          <w:b/>
          <w:bCs/>
          <w:i/>
          <w:iCs/>
          <w:sz w:val="18"/>
          <w:szCs w:val="18"/>
        </w:rPr>
      </w:pPr>
    </w:p>
    <w:p w:rsidR="00D31B9D" w:rsidRPr="00D14CB5" w:rsidRDefault="00D31B9D"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D31B9D" w:rsidRPr="00D14CB5" w:rsidRDefault="00D31B9D"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D31B9D" w:rsidRPr="00D14CB5" w:rsidRDefault="00D31B9D"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D31B9D" w:rsidRPr="00D14CB5" w:rsidRDefault="00D31B9D"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D31B9D" w:rsidRPr="00D14CB5" w:rsidRDefault="00D31B9D"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D31B9D" w:rsidRPr="00D14CB5">
        <w:trPr>
          <w:jc w:val="center"/>
        </w:trPr>
        <w:tc>
          <w:tcPr>
            <w:tcW w:w="442" w:type="dxa"/>
            <w:vMerge w:val="restart"/>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D31B9D" w:rsidRPr="00D14CB5" w:rsidRDefault="00D31B9D"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D31B9D" w:rsidRPr="00D14CB5">
        <w:trPr>
          <w:jc w:val="center"/>
        </w:trPr>
        <w:tc>
          <w:tcPr>
            <w:tcW w:w="442" w:type="dxa"/>
            <w:vMerge/>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D31B9D" w:rsidRPr="00D14CB5">
        <w:trPr>
          <w:trHeight w:val="1105"/>
          <w:jc w:val="center"/>
        </w:trPr>
        <w:tc>
          <w:tcPr>
            <w:tcW w:w="442" w:type="dxa"/>
            <w:vMerge/>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r>
      <w:tr w:rsidR="00D31B9D" w:rsidRPr="00D14CB5">
        <w:trPr>
          <w:jc w:val="center"/>
        </w:trPr>
        <w:tc>
          <w:tcPr>
            <w:tcW w:w="442" w:type="dxa"/>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r>
      <w:tr w:rsidR="00D31B9D" w:rsidRPr="00D14CB5">
        <w:trPr>
          <w:jc w:val="center"/>
        </w:trPr>
        <w:tc>
          <w:tcPr>
            <w:tcW w:w="442" w:type="dxa"/>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D31B9D" w:rsidRPr="00D14CB5" w:rsidRDefault="00D31B9D" w:rsidP="002E0382">
            <w:pPr>
              <w:pStyle w:val="NormalWeb"/>
              <w:widowControl w:val="0"/>
              <w:spacing w:before="0" w:beforeAutospacing="0" w:after="0" w:afterAutospacing="0"/>
              <w:jc w:val="center"/>
              <w:rPr>
                <w:rFonts w:ascii="Arial Unicode" w:hAnsi="Arial Unicode" w:cs="Arial Unicode"/>
                <w:sz w:val="18"/>
                <w:szCs w:val="18"/>
              </w:rPr>
            </w:pPr>
          </w:p>
        </w:tc>
      </w:tr>
    </w:tbl>
    <w:p w:rsidR="00D31B9D" w:rsidRPr="00D14CB5" w:rsidRDefault="00D31B9D" w:rsidP="002E0382">
      <w:pPr>
        <w:widowControl w:val="0"/>
        <w:ind w:firstLine="375"/>
        <w:jc w:val="both"/>
        <w:rPr>
          <w:rFonts w:ascii="Arial Unicode" w:hAnsi="Arial Unicode" w:cs="Arial Unicode"/>
          <w:sz w:val="18"/>
          <w:szCs w:val="18"/>
          <w:lang w:val="en-US"/>
        </w:rPr>
      </w:pPr>
    </w:p>
    <w:p w:rsidR="00D31B9D" w:rsidRPr="00D14CB5" w:rsidRDefault="00D31B9D"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D31B9D" w:rsidRPr="00D14CB5" w:rsidRDefault="00D31B9D"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D31B9D" w:rsidRPr="00D14CB5">
        <w:trPr>
          <w:trHeight w:val="266"/>
          <w:tblCellSpacing w:w="7" w:type="dxa"/>
          <w:jc w:val="center"/>
        </w:trPr>
        <w:tc>
          <w:tcPr>
            <w:tcW w:w="0" w:type="auto"/>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D31B9D" w:rsidRPr="00D14CB5">
        <w:trPr>
          <w:trHeight w:val="473"/>
          <w:tblCellSpacing w:w="7" w:type="dxa"/>
          <w:jc w:val="center"/>
        </w:trPr>
        <w:tc>
          <w:tcPr>
            <w:tcW w:w="0" w:type="auto"/>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D31B9D" w:rsidRPr="00D14CB5" w:rsidRDefault="00D31B9D"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D31B9D" w:rsidRPr="00D14CB5" w:rsidRDefault="00D31B9D"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D31B9D" w:rsidRPr="00D14CB5">
        <w:trPr>
          <w:trHeight w:val="503"/>
          <w:tblCellSpacing w:w="7" w:type="dxa"/>
          <w:jc w:val="center"/>
        </w:trPr>
        <w:tc>
          <w:tcPr>
            <w:tcW w:w="0" w:type="auto"/>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D31B9D" w:rsidRPr="00D14CB5" w:rsidRDefault="00D31B9D"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D31B9D" w:rsidRPr="00D14CB5" w:rsidRDefault="00D31B9D"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D31B9D" w:rsidRPr="00D14CB5">
        <w:trPr>
          <w:trHeight w:val="281"/>
          <w:tblCellSpacing w:w="7" w:type="dxa"/>
          <w:jc w:val="center"/>
        </w:trPr>
        <w:tc>
          <w:tcPr>
            <w:tcW w:w="0" w:type="auto"/>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D31B9D" w:rsidRPr="00D14CB5" w:rsidRDefault="00D31B9D" w:rsidP="002E0382">
      <w:pPr>
        <w:widowControl w:val="0"/>
        <w:jc w:val="right"/>
        <w:rPr>
          <w:rFonts w:ascii="Arial Unicode" w:hAnsi="Arial Unicode" w:cs="Arial Unicode"/>
          <w:b/>
          <w:bCs/>
          <w:sz w:val="18"/>
          <w:szCs w:val="18"/>
        </w:rPr>
      </w:pPr>
    </w:p>
    <w:p w:rsidR="00D31B9D" w:rsidRPr="00FB7396" w:rsidRDefault="00D31B9D"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D31B9D" w:rsidRPr="00FB7396" w:rsidRDefault="00D31B9D"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21/34</w:t>
      </w:r>
    </w:p>
    <w:p w:rsidR="00D31B9D" w:rsidRPr="00D14CB5" w:rsidRDefault="00D31B9D"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D31B9D" w:rsidRPr="00D14CB5" w:rsidRDefault="00D31B9D" w:rsidP="002E0382">
      <w:pPr>
        <w:widowControl w:val="0"/>
        <w:tabs>
          <w:tab w:val="left" w:pos="360"/>
          <w:tab w:val="left" w:pos="540"/>
        </w:tabs>
        <w:jc w:val="center"/>
        <w:rPr>
          <w:rFonts w:ascii="Arial Unicode" w:hAnsi="Arial Unicode" w:cs="Arial Unicode"/>
          <w:b/>
          <w:bCs/>
          <w:sz w:val="18"/>
          <w:szCs w:val="18"/>
        </w:rPr>
      </w:pPr>
    </w:p>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D31B9D" w:rsidRPr="00D14CB5" w:rsidRDefault="00D31B9D"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D31B9D" w:rsidRPr="00D14CB5" w:rsidRDefault="00D31B9D" w:rsidP="002E0382">
      <w:pPr>
        <w:widowControl w:val="0"/>
        <w:tabs>
          <w:tab w:val="left" w:pos="360"/>
          <w:tab w:val="left" w:pos="540"/>
        </w:tabs>
        <w:jc w:val="center"/>
        <w:rPr>
          <w:rFonts w:ascii="Arial Unicode" w:hAnsi="Arial Unicode" w:cs="Arial Unicode"/>
          <w:sz w:val="18"/>
          <w:szCs w:val="18"/>
        </w:rPr>
      </w:pP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D31B9D" w:rsidRPr="00D14CB5" w:rsidRDefault="00D31B9D"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D31B9D" w:rsidRPr="00D14CB5" w:rsidRDefault="00D31B9D"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D31B9D" w:rsidRPr="00D14CB5" w:rsidRDefault="00D31B9D"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D31B9D" w:rsidRPr="00D14CB5" w:rsidRDefault="00D31B9D"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D31B9D" w:rsidRPr="00D14CB5" w:rsidRDefault="00D31B9D"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D31B9D" w:rsidRPr="00D14CB5" w:rsidRDefault="00D31B9D"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31B9D" w:rsidRPr="00D14CB5">
        <w:trPr>
          <w:trHeight w:val="273"/>
          <w:jc w:val="center"/>
        </w:trPr>
        <w:tc>
          <w:tcPr>
            <w:tcW w:w="7698" w:type="dxa"/>
            <w:gridSpan w:val="3"/>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D31B9D" w:rsidRPr="00D14CB5">
        <w:trPr>
          <w:trHeight w:val="273"/>
          <w:jc w:val="center"/>
        </w:trPr>
        <w:tc>
          <w:tcPr>
            <w:tcW w:w="3852" w:type="dxa"/>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D31B9D" w:rsidRPr="00D14CB5">
        <w:trPr>
          <w:trHeight w:val="273"/>
          <w:jc w:val="center"/>
        </w:trPr>
        <w:tc>
          <w:tcPr>
            <w:tcW w:w="3852" w:type="dxa"/>
            <w:vAlign w:val="center"/>
          </w:tcPr>
          <w:p w:rsidR="00D31B9D" w:rsidRPr="00D14CB5" w:rsidRDefault="00D31B9D"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D31B9D" w:rsidRPr="00D14CB5" w:rsidRDefault="00D31B9D"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D31B9D" w:rsidRPr="00D14CB5" w:rsidRDefault="00D31B9D" w:rsidP="002E0382">
            <w:pPr>
              <w:widowControl w:val="0"/>
              <w:jc w:val="center"/>
              <w:rPr>
                <w:rFonts w:ascii="Arial Unicode" w:hAnsi="Arial Unicode" w:cs="Arial Unicode"/>
                <w:sz w:val="18"/>
                <w:szCs w:val="18"/>
              </w:rPr>
            </w:pPr>
          </w:p>
        </w:tc>
      </w:tr>
      <w:tr w:rsidR="00D31B9D" w:rsidRPr="00D14CB5">
        <w:trPr>
          <w:trHeight w:val="273"/>
          <w:jc w:val="center"/>
        </w:trPr>
        <w:tc>
          <w:tcPr>
            <w:tcW w:w="3852" w:type="dxa"/>
            <w:vAlign w:val="center"/>
          </w:tcPr>
          <w:p w:rsidR="00D31B9D" w:rsidRPr="00D14CB5" w:rsidRDefault="00D31B9D"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D31B9D" w:rsidRPr="00D14CB5" w:rsidRDefault="00D31B9D"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D31B9D" w:rsidRPr="00D14CB5" w:rsidRDefault="00D31B9D" w:rsidP="002E0382">
            <w:pPr>
              <w:widowControl w:val="0"/>
              <w:jc w:val="center"/>
              <w:rPr>
                <w:rFonts w:ascii="Arial Unicode" w:hAnsi="Arial Unicode" w:cs="Arial Unicode"/>
                <w:sz w:val="18"/>
                <w:szCs w:val="18"/>
              </w:rPr>
            </w:pPr>
          </w:p>
        </w:tc>
      </w:tr>
    </w:tbl>
    <w:p w:rsidR="00D31B9D" w:rsidRPr="00D14CB5" w:rsidRDefault="00D31B9D" w:rsidP="002E0382">
      <w:pPr>
        <w:widowControl w:val="0"/>
        <w:tabs>
          <w:tab w:val="left" w:pos="360"/>
          <w:tab w:val="left" w:pos="540"/>
        </w:tabs>
        <w:jc w:val="both"/>
        <w:rPr>
          <w:rFonts w:ascii="Arial Unicode" w:hAnsi="Arial Unicode" w:cs="Arial Unicode"/>
          <w:sz w:val="18"/>
          <w:szCs w:val="18"/>
        </w:rPr>
      </w:pPr>
    </w:p>
    <w:p w:rsidR="00D31B9D" w:rsidRPr="00D14CB5" w:rsidRDefault="00D31B9D"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D31B9D" w:rsidRPr="00D14CB5" w:rsidRDefault="00D31B9D"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D31B9D" w:rsidRPr="00D14CB5" w:rsidRDefault="00D31B9D"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D31B9D" w:rsidRPr="00D14CB5" w:rsidRDefault="00D31B9D"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D31B9D" w:rsidRPr="00D14CB5">
        <w:tc>
          <w:tcPr>
            <w:tcW w:w="4450" w:type="dxa"/>
          </w:tcPr>
          <w:p w:rsidR="00D31B9D" w:rsidRPr="00D14CB5" w:rsidRDefault="00D31B9D"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D31B9D" w:rsidRPr="00D14CB5" w:rsidRDefault="00D31B9D"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D31B9D" w:rsidRPr="00D14CB5" w:rsidRDefault="00D31B9D"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D31B9D" w:rsidRPr="00D14CB5" w:rsidRDefault="00D31B9D"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D31B9D" w:rsidRPr="00D14CB5">
        <w:trPr>
          <w:tblCellSpacing w:w="7" w:type="dxa"/>
          <w:jc w:val="center"/>
        </w:trPr>
        <w:tc>
          <w:tcPr>
            <w:tcW w:w="0" w:type="auto"/>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D31B9D" w:rsidRPr="00D14CB5" w:rsidRDefault="00D31B9D"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D31B9D" w:rsidRPr="00D14CB5" w:rsidRDefault="00D31B9D"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D31B9D" w:rsidRPr="00D14CB5">
        <w:trPr>
          <w:tblCellSpacing w:w="7" w:type="dxa"/>
          <w:jc w:val="center"/>
        </w:trPr>
        <w:tc>
          <w:tcPr>
            <w:tcW w:w="0" w:type="auto"/>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D31B9D" w:rsidRPr="00D14CB5" w:rsidRDefault="00D31B9D"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D31B9D" w:rsidRPr="00D14CB5" w:rsidRDefault="00D31B9D"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D31B9D" w:rsidRPr="00D14CB5" w:rsidRDefault="00D31B9D"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D31B9D" w:rsidRPr="00D14CB5" w:rsidRDefault="00D31B9D" w:rsidP="002E0382">
      <w:pPr>
        <w:widowControl w:val="0"/>
        <w:ind w:left="-142" w:firstLine="142"/>
        <w:jc w:val="center"/>
        <w:rPr>
          <w:rFonts w:ascii="Arial Unicode" w:hAnsi="Arial Unicode" w:cs="Arial Unicode"/>
          <w:b/>
          <w:bCs/>
          <w:sz w:val="18"/>
          <w:szCs w:val="18"/>
        </w:rPr>
      </w:pPr>
    </w:p>
    <w:sectPr w:rsidR="00D31B9D"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B9D" w:rsidRDefault="00D31B9D">
      <w:r>
        <w:separator/>
      </w:r>
    </w:p>
  </w:endnote>
  <w:endnote w:type="continuationSeparator" w:id="1">
    <w:p w:rsidR="00D31B9D" w:rsidRDefault="00D31B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9D" w:rsidRPr="00C861E9" w:rsidRDefault="00D31B9D">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37</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B9D" w:rsidRDefault="00D31B9D">
      <w:r>
        <w:separator/>
      </w:r>
    </w:p>
  </w:footnote>
  <w:footnote w:type="continuationSeparator" w:id="1">
    <w:p w:rsidR="00D31B9D" w:rsidRDefault="00D31B9D">
      <w:r>
        <w:continuationSeparator/>
      </w:r>
    </w:p>
  </w:footnote>
  <w:footnote w:id="2">
    <w:p w:rsidR="00D31B9D" w:rsidRPr="008842CE" w:rsidRDefault="00D31B9D"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D31B9D" w:rsidRDefault="00D31B9D" w:rsidP="00C040F3">
      <w:pPr>
        <w:pStyle w:val="FootnoteText"/>
        <w:widowControl w:val="0"/>
        <w:jc w:val="both"/>
      </w:pPr>
    </w:p>
  </w:footnote>
  <w:footnote w:id="3">
    <w:p w:rsidR="00D31B9D" w:rsidRDefault="00D31B9D">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D31B9D" w:rsidRDefault="00D31B9D"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31B9D" w:rsidRDefault="00D31B9D" w:rsidP="006B3E56">
      <w:pPr>
        <w:jc w:val="both"/>
      </w:pPr>
    </w:p>
  </w:footnote>
  <w:footnote w:id="5">
    <w:p w:rsidR="00D31B9D" w:rsidRPr="00D3436F" w:rsidRDefault="00D31B9D"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D31B9D" w:rsidRDefault="00D31B9D" w:rsidP="003C670C">
      <w:pPr>
        <w:widowControl w:val="0"/>
        <w:ind w:right="309"/>
        <w:jc w:val="both"/>
      </w:pPr>
    </w:p>
  </w:footnote>
  <w:footnote w:id="6">
    <w:p w:rsidR="00D31B9D" w:rsidRDefault="00D31B9D" w:rsidP="000A214C">
      <w:pPr>
        <w:pStyle w:val="FootnoteText"/>
        <w:jc w:val="both"/>
      </w:pPr>
    </w:p>
  </w:footnote>
  <w:footnote w:id="7">
    <w:p w:rsidR="00D31B9D" w:rsidRDefault="00D31B9D"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D31B9D" w:rsidRPr="00402BC3" w:rsidRDefault="00D31B9D"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D31B9D" w:rsidRPr="00552088" w:rsidRDefault="00D31B9D"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D31B9D" w:rsidRDefault="00D31B9D" w:rsidP="000D6018">
      <w:pPr>
        <w:pStyle w:val="FootnoteText"/>
        <w:jc w:val="both"/>
      </w:pPr>
    </w:p>
  </w:footnote>
  <w:footnote w:id="9">
    <w:p w:rsidR="00D31B9D" w:rsidRDefault="00D31B9D"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D31B9D" w:rsidRPr="008842CE" w:rsidRDefault="00D31B9D"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31B9D" w:rsidRDefault="00D31B9D"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2DDC"/>
    <w:rsid w:val="000330A3"/>
    <w:rsid w:val="00033946"/>
    <w:rsid w:val="00033B20"/>
    <w:rsid w:val="00034CED"/>
    <w:rsid w:val="0003643C"/>
    <w:rsid w:val="00037DDE"/>
    <w:rsid w:val="000408D8"/>
    <w:rsid w:val="000424BA"/>
    <w:rsid w:val="00042BD4"/>
    <w:rsid w:val="00043225"/>
    <w:rsid w:val="0004387F"/>
    <w:rsid w:val="00045E27"/>
    <w:rsid w:val="00046BAC"/>
    <w:rsid w:val="000473EF"/>
    <w:rsid w:val="0005018B"/>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A7CF5"/>
    <w:rsid w:val="000B033F"/>
    <w:rsid w:val="000B0B17"/>
    <w:rsid w:val="000B0E80"/>
    <w:rsid w:val="000B259E"/>
    <w:rsid w:val="000B269D"/>
    <w:rsid w:val="000B2CFA"/>
    <w:rsid w:val="000B2D64"/>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364"/>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8A1"/>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0B6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8B7"/>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59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86"/>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81E"/>
    <w:rsid w:val="003240F7"/>
    <w:rsid w:val="00325043"/>
    <w:rsid w:val="00325476"/>
    <w:rsid w:val="00325546"/>
    <w:rsid w:val="003259C5"/>
    <w:rsid w:val="00325CC0"/>
    <w:rsid w:val="00326507"/>
    <w:rsid w:val="003267C8"/>
    <w:rsid w:val="00327436"/>
    <w:rsid w:val="003303E9"/>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67F89"/>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0BB1"/>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CE2"/>
    <w:rsid w:val="00411D9D"/>
    <w:rsid w:val="00413390"/>
    <w:rsid w:val="00413595"/>
    <w:rsid w:val="00416C27"/>
    <w:rsid w:val="00416F1E"/>
    <w:rsid w:val="0041739A"/>
    <w:rsid w:val="004175B6"/>
    <w:rsid w:val="00417E48"/>
    <w:rsid w:val="00417F33"/>
    <w:rsid w:val="004214B9"/>
    <w:rsid w:val="00421AEB"/>
    <w:rsid w:val="00422802"/>
    <w:rsid w:val="00423143"/>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548"/>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5779E"/>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E34"/>
    <w:rsid w:val="004F709A"/>
    <w:rsid w:val="004F78B4"/>
    <w:rsid w:val="004F78EF"/>
    <w:rsid w:val="004F7933"/>
    <w:rsid w:val="00501516"/>
    <w:rsid w:val="0050161D"/>
    <w:rsid w:val="005020A2"/>
    <w:rsid w:val="00502397"/>
    <w:rsid w:val="005024D2"/>
    <w:rsid w:val="00502E7E"/>
    <w:rsid w:val="00503288"/>
    <w:rsid w:val="00503BFB"/>
    <w:rsid w:val="00504133"/>
    <w:rsid w:val="0050550F"/>
    <w:rsid w:val="005066AC"/>
    <w:rsid w:val="00506832"/>
    <w:rsid w:val="00507FEA"/>
    <w:rsid w:val="00510110"/>
    <w:rsid w:val="00510176"/>
    <w:rsid w:val="005106CC"/>
    <w:rsid w:val="00510CB7"/>
    <w:rsid w:val="005111C3"/>
    <w:rsid w:val="005112B4"/>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7D1"/>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1A92"/>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D7F"/>
    <w:rsid w:val="00593E76"/>
    <w:rsid w:val="00594C31"/>
    <w:rsid w:val="00594FEE"/>
    <w:rsid w:val="005953F4"/>
    <w:rsid w:val="005960B4"/>
    <w:rsid w:val="0059636E"/>
    <w:rsid w:val="005A1236"/>
    <w:rsid w:val="005A3009"/>
    <w:rsid w:val="005A3A35"/>
    <w:rsid w:val="005A3D17"/>
    <w:rsid w:val="005A3D39"/>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0AAE"/>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3C30"/>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58B"/>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4F51"/>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6BC7"/>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AA8"/>
    <w:rsid w:val="00793E8B"/>
    <w:rsid w:val="00794790"/>
    <w:rsid w:val="0079574B"/>
    <w:rsid w:val="00796008"/>
    <w:rsid w:val="00796076"/>
    <w:rsid w:val="007961A6"/>
    <w:rsid w:val="007968A3"/>
    <w:rsid w:val="00796D4A"/>
    <w:rsid w:val="007A11AB"/>
    <w:rsid w:val="007A12AE"/>
    <w:rsid w:val="007A16FB"/>
    <w:rsid w:val="007A2020"/>
    <w:rsid w:val="007A2E03"/>
    <w:rsid w:val="007A2FC9"/>
    <w:rsid w:val="007A3487"/>
    <w:rsid w:val="007A34A6"/>
    <w:rsid w:val="007A3EE6"/>
    <w:rsid w:val="007A424F"/>
    <w:rsid w:val="007A42B2"/>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5CF6"/>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3EA2"/>
    <w:rsid w:val="0082440E"/>
    <w:rsid w:val="00824F68"/>
    <w:rsid w:val="008253F1"/>
    <w:rsid w:val="008258A1"/>
    <w:rsid w:val="00825A80"/>
    <w:rsid w:val="00825AAE"/>
    <w:rsid w:val="00826193"/>
    <w:rsid w:val="008264EB"/>
    <w:rsid w:val="00826E40"/>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5F1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ABE"/>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49A"/>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FB"/>
    <w:rsid w:val="008C343E"/>
    <w:rsid w:val="008C3509"/>
    <w:rsid w:val="008C353D"/>
    <w:rsid w:val="008C417C"/>
    <w:rsid w:val="008C5F2A"/>
    <w:rsid w:val="008C5FC1"/>
    <w:rsid w:val="008C6800"/>
    <w:rsid w:val="008C6886"/>
    <w:rsid w:val="008C6890"/>
    <w:rsid w:val="008C6A78"/>
    <w:rsid w:val="008C750C"/>
    <w:rsid w:val="008C77E2"/>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DE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001"/>
    <w:rsid w:val="008F2148"/>
    <w:rsid w:val="008F2365"/>
    <w:rsid w:val="008F2B76"/>
    <w:rsid w:val="008F527F"/>
    <w:rsid w:val="008F54B9"/>
    <w:rsid w:val="008F6B74"/>
    <w:rsid w:val="00900517"/>
    <w:rsid w:val="0090201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36D"/>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9F7"/>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637"/>
    <w:rsid w:val="00B2681D"/>
    <w:rsid w:val="00B2752E"/>
    <w:rsid w:val="00B30994"/>
    <w:rsid w:val="00B30A14"/>
    <w:rsid w:val="00B31881"/>
    <w:rsid w:val="00B32124"/>
    <w:rsid w:val="00B325AF"/>
    <w:rsid w:val="00B32C46"/>
    <w:rsid w:val="00B333DF"/>
    <w:rsid w:val="00B34364"/>
    <w:rsid w:val="00B351F5"/>
    <w:rsid w:val="00B3612B"/>
    <w:rsid w:val="00B36765"/>
    <w:rsid w:val="00B36862"/>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5FA"/>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55F"/>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7D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90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765"/>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390"/>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CDA"/>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1B9D"/>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570E"/>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0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2EFA"/>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9C8"/>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289"/>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F62"/>
    <w:rsid w:val="00E84171"/>
    <w:rsid w:val="00E8425F"/>
    <w:rsid w:val="00E85A49"/>
    <w:rsid w:val="00E861BF"/>
    <w:rsid w:val="00E8654E"/>
    <w:rsid w:val="00E90E72"/>
    <w:rsid w:val="00E90FD0"/>
    <w:rsid w:val="00E9179B"/>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E9"/>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432"/>
    <w:rsid w:val="00EE2663"/>
    <w:rsid w:val="00EE4047"/>
    <w:rsid w:val="00EE43CA"/>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2"/>
    <w:rsid w:val="00F41477"/>
    <w:rsid w:val="00F4264D"/>
    <w:rsid w:val="00F4395E"/>
    <w:rsid w:val="00F43A66"/>
    <w:rsid w:val="00F43DE4"/>
    <w:rsid w:val="00F449C0"/>
    <w:rsid w:val="00F45B4D"/>
    <w:rsid w:val="00F45B8B"/>
    <w:rsid w:val="00F460E3"/>
    <w:rsid w:val="00F51486"/>
    <w:rsid w:val="00F515CC"/>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4A"/>
    <w:rsid w:val="00F80761"/>
    <w:rsid w:val="00F816BF"/>
    <w:rsid w:val="00F825AC"/>
    <w:rsid w:val="00F82623"/>
    <w:rsid w:val="00F83409"/>
    <w:rsid w:val="00F839B3"/>
    <w:rsid w:val="00F83B76"/>
    <w:rsid w:val="00F83E0A"/>
    <w:rsid w:val="00F8462A"/>
    <w:rsid w:val="00F855BB"/>
    <w:rsid w:val="00F85DFC"/>
    <w:rsid w:val="00F85F62"/>
    <w:rsid w:val="00F86162"/>
    <w:rsid w:val="00F86B48"/>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EC8"/>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BFC"/>
    <w:rsid w:val="00FF60F9"/>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2073386111">
      <w:marLeft w:val="0"/>
      <w:marRight w:val="0"/>
      <w:marTop w:val="0"/>
      <w:marBottom w:val="0"/>
      <w:divBdr>
        <w:top w:val="none" w:sz="0" w:space="0" w:color="auto"/>
        <w:left w:val="none" w:sz="0" w:space="0" w:color="auto"/>
        <w:bottom w:val="none" w:sz="0" w:space="0" w:color="auto"/>
        <w:right w:val="none" w:sz="0" w:space="0" w:color="auto"/>
      </w:divBdr>
    </w:div>
    <w:div w:id="2073386112">
      <w:marLeft w:val="0"/>
      <w:marRight w:val="0"/>
      <w:marTop w:val="0"/>
      <w:marBottom w:val="0"/>
      <w:divBdr>
        <w:top w:val="none" w:sz="0" w:space="0" w:color="auto"/>
        <w:left w:val="none" w:sz="0" w:space="0" w:color="auto"/>
        <w:bottom w:val="none" w:sz="0" w:space="0" w:color="auto"/>
        <w:right w:val="none" w:sz="0" w:space="0" w:color="auto"/>
      </w:divBdr>
    </w:div>
    <w:div w:id="2073386113">
      <w:marLeft w:val="0"/>
      <w:marRight w:val="0"/>
      <w:marTop w:val="0"/>
      <w:marBottom w:val="0"/>
      <w:divBdr>
        <w:top w:val="none" w:sz="0" w:space="0" w:color="auto"/>
        <w:left w:val="none" w:sz="0" w:space="0" w:color="auto"/>
        <w:bottom w:val="none" w:sz="0" w:space="0" w:color="auto"/>
        <w:right w:val="none" w:sz="0" w:space="0" w:color="auto"/>
      </w:divBdr>
    </w:div>
    <w:div w:id="2073386114">
      <w:marLeft w:val="0"/>
      <w:marRight w:val="0"/>
      <w:marTop w:val="0"/>
      <w:marBottom w:val="0"/>
      <w:divBdr>
        <w:top w:val="none" w:sz="0" w:space="0" w:color="auto"/>
        <w:left w:val="none" w:sz="0" w:space="0" w:color="auto"/>
        <w:bottom w:val="none" w:sz="0" w:space="0" w:color="auto"/>
        <w:right w:val="none" w:sz="0" w:space="0" w:color="auto"/>
      </w:divBdr>
    </w:div>
    <w:div w:id="2073386115">
      <w:marLeft w:val="0"/>
      <w:marRight w:val="0"/>
      <w:marTop w:val="0"/>
      <w:marBottom w:val="0"/>
      <w:divBdr>
        <w:top w:val="none" w:sz="0" w:space="0" w:color="auto"/>
        <w:left w:val="none" w:sz="0" w:space="0" w:color="auto"/>
        <w:bottom w:val="none" w:sz="0" w:space="0" w:color="auto"/>
        <w:right w:val="none" w:sz="0" w:space="0" w:color="auto"/>
      </w:divBdr>
    </w:div>
    <w:div w:id="2073386116">
      <w:marLeft w:val="0"/>
      <w:marRight w:val="0"/>
      <w:marTop w:val="0"/>
      <w:marBottom w:val="0"/>
      <w:divBdr>
        <w:top w:val="none" w:sz="0" w:space="0" w:color="auto"/>
        <w:left w:val="none" w:sz="0" w:space="0" w:color="auto"/>
        <w:bottom w:val="none" w:sz="0" w:space="0" w:color="auto"/>
        <w:right w:val="none" w:sz="0" w:space="0" w:color="auto"/>
      </w:divBdr>
    </w:div>
    <w:div w:id="2073386117">
      <w:marLeft w:val="0"/>
      <w:marRight w:val="0"/>
      <w:marTop w:val="0"/>
      <w:marBottom w:val="0"/>
      <w:divBdr>
        <w:top w:val="none" w:sz="0" w:space="0" w:color="auto"/>
        <w:left w:val="none" w:sz="0" w:space="0" w:color="auto"/>
        <w:bottom w:val="none" w:sz="0" w:space="0" w:color="auto"/>
        <w:right w:val="none" w:sz="0" w:space="0" w:color="auto"/>
      </w:divBdr>
    </w:div>
    <w:div w:id="2073386118">
      <w:marLeft w:val="0"/>
      <w:marRight w:val="0"/>
      <w:marTop w:val="0"/>
      <w:marBottom w:val="0"/>
      <w:divBdr>
        <w:top w:val="none" w:sz="0" w:space="0" w:color="auto"/>
        <w:left w:val="none" w:sz="0" w:space="0" w:color="auto"/>
        <w:bottom w:val="none" w:sz="0" w:space="0" w:color="auto"/>
        <w:right w:val="none" w:sz="0" w:space="0" w:color="auto"/>
      </w:divBdr>
    </w:div>
    <w:div w:id="2073386119">
      <w:marLeft w:val="0"/>
      <w:marRight w:val="0"/>
      <w:marTop w:val="0"/>
      <w:marBottom w:val="0"/>
      <w:divBdr>
        <w:top w:val="none" w:sz="0" w:space="0" w:color="auto"/>
        <w:left w:val="none" w:sz="0" w:space="0" w:color="auto"/>
        <w:bottom w:val="none" w:sz="0" w:space="0" w:color="auto"/>
        <w:right w:val="none" w:sz="0" w:space="0" w:color="auto"/>
      </w:divBdr>
    </w:div>
    <w:div w:id="2073386120">
      <w:marLeft w:val="0"/>
      <w:marRight w:val="0"/>
      <w:marTop w:val="0"/>
      <w:marBottom w:val="0"/>
      <w:divBdr>
        <w:top w:val="none" w:sz="0" w:space="0" w:color="auto"/>
        <w:left w:val="none" w:sz="0" w:space="0" w:color="auto"/>
        <w:bottom w:val="none" w:sz="0" w:space="0" w:color="auto"/>
        <w:right w:val="none" w:sz="0" w:space="0" w:color="auto"/>
      </w:divBdr>
    </w:div>
    <w:div w:id="2073386121">
      <w:marLeft w:val="0"/>
      <w:marRight w:val="0"/>
      <w:marTop w:val="0"/>
      <w:marBottom w:val="0"/>
      <w:divBdr>
        <w:top w:val="none" w:sz="0" w:space="0" w:color="auto"/>
        <w:left w:val="none" w:sz="0" w:space="0" w:color="auto"/>
        <w:bottom w:val="none" w:sz="0" w:space="0" w:color="auto"/>
        <w:right w:val="none" w:sz="0" w:space="0" w:color="auto"/>
      </w:divBdr>
    </w:div>
    <w:div w:id="2073386122">
      <w:marLeft w:val="0"/>
      <w:marRight w:val="0"/>
      <w:marTop w:val="0"/>
      <w:marBottom w:val="0"/>
      <w:divBdr>
        <w:top w:val="none" w:sz="0" w:space="0" w:color="auto"/>
        <w:left w:val="none" w:sz="0" w:space="0" w:color="auto"/>
        <w:bottom w:val="none" w:sz="0" w:space="0" w:color="auto"/>
        <w:right w:val="none" w:sz="0" w:space="0" w:color="auto"/>
      </w:divBdr>
    </w:div>
    <w:div w:id="2073386123">
      <w:marLeft w:val="0"/>
      <w:marRight w:val="0"/>
      <w:marTop w:val="0"/>
      <w:marBottom w:val="0"/>
      <w:divBdr>
        <w:top w:val="none" w:sz="0" w:space="0" w:color="auto"/>
        <w:left w:val="none" w:sz="0" w:space="0" w:color="auto"/>
        <w:bottom w:val="none" w:sz="0" w:space="0" w:color="auto"/>
        <w:right w:val="none" w:sz="0" w:space="0" w:color="auto"/>
      </w:divBdr>
    </w:div>
    <w:div w:id="2073386124">
      <w:marLeft w:val="0"/>
      <w:marRight w:val="0"/>
      <w:marTop w:val="0"/>
      <w:marBottom w:val="0"/>
      <w:divBdr>
        <w:top w:val="none" w:sz="0" w:space="0" w:color="auto"/>
        <w:left w:val="none" w:sz="0" w:space="0" w:color="auto"/>
        <w:bottom w:val="none" w:sz="0" w:space="0" w:color="auto"/>
        <w:right w:val="none" w:sz="0" w:space="0" w:color="auto"/>
      </w:divBdr>
    </w:div>
    <w:div w:id="2073386125">
      <w:marLeft w:val="0"/>
      <w:marRight w:val="0"/>
      <w:marTop w:val="0"/>
      <w:marBottom w:val="0"/>
      <w:divBdr>
        <w:top w:val="none" w:sz="0" w:space="0" w:color="auto"/>
        <w:left w:val="none" w:sz="0" w:space="0" w:color="auto"/>
        <w:bottom w:val="none" w:sz="0" w:space="0" w:color="auto"/>
        <w:right w:val="none" w:sz="0" w:space="0" w:color="auto"/>
      </w:divBdr>
    </w:div>
    <w:div w:id="2073386126">
      <w:marLeft w:val="0"/>
      <w:marRight w:val="0"/>
      <w:marTop w:val="0"/>
      <w:marBottom w:val="0"/>
      <w:divBdr>
        <w:top w:val="none" w:sz="0" w:space="0" w:color="auto"/>
        <w:left w:val="none" w:sz="0" w:space="0" w:color="auto"/>
        <w:bottom w:val="none" w:sz="0" w:space="0" w:color="auto"/>
        <w:right w:val="none" w:sz="0" w:space="0" w:color="auto"/>
      </w:divBdr>
    </w:div>
    <w:div w:id="2073386127">
      <w:marLeft w:val="0"/>
      <w:marRight w:val="0"/>
      <w:marTop w:val="0"/>
      <w:marBottom w:val="0"/>
      <w:divBdr>
        <w:top w:val="none" w:sz="0" w:space="0" w:color="auto"/>
        <w:left w:val="none" w:sz="0" w:space="0" w:color="auto"/>
        <w:bottom w:val="none" w:sz="0" w:space="0" w:color="auto"/>
        <w:right w:val="none" w:sz="0" w:space="0" w:color="auto"/>
      </w:divBdr>
    </w:div>
    <w:div w:id="2073386128">
      <w:marLeft w:val="0"/>
      <w:marRight w:val="0"/>
      <w:marTop w:val="0"/>
      <w:marBottom w:val="0"/>
      <w:divBdr>
        <w:top w:val="none" w:sz="0" w:space="0" w:color="auto"/>
        <w:left w:val="none" w:sz="0" w:space="0" w:color="auto"/>
        <w:bottom w:val="none" w:sz="0" w:space="0" w:color="auto"/>
        <w:right w:val="none" w:sz="0" w:space="0" w:color="auto"/>
      </w:divBdr>
    </w:div>
    <w:div w:id="2073386129">
      <w:marLeft w:val="0"/>
      <w:marRight w:val="0"/>
      <w:marTop w:val="0"/>
      <w:marBottom w:val="0"/>
      <w:divBdr>
        <w:top w:val="none" w:sz="0" w:space="0" w:color="auto"/>
        <w:left w:val="none" w:sz="0" w:space="0" w:color="auto"/>
        <w:bottom w:val="none" w:sz="0" w:space="0" w:color="auto"/>
        <w:right w:val="none" w:sz="0" w:space="0" w:color="auto"/>
      </w:divBdr>
    </w:div>
    <w:div w:id="2073386130">
      <w:marLeft w:val="0"/>
      <w:marRight w:val="0"/>
      <w:marTop w:val="0"/>
      <w:marBottom w:val="0"/>
      <w:divBdr>
        <w:top w:val="none" w:sz="0" w:space="0" w:color="auto"/>
        <w:left w:val="none" w:sz="0" w:space="0" w:color="auto"/>
        <w:bottom w:val="none" w:sz="0" w:space="0" w:color="auto"/>
        <w:right w:val="none" w:sz="0" w:space="0" w:color="auto"/>
      </w:divBdr>
    </w:div>
    <w:div w:id="2073386131">
      <w:marLeft w:val="0"/>
      <w:marRight w:val="0"/>
      <w:marTop w:val="0"/>
      <w:marBottom w:val="0"/>
      <w:divBdr>
        <w:top w:val="none" w:sz="0" w:space="0" w:color="auto"/>
        <w:left w:val="none" w:sz="0" w:space="0" w:color="auto"/>
        <w:bottom w:val="none" w:sz="0" w:space="0" w:color="auto"/>
        <w:right w:val="none" w:sz="0" w:space="0" w:color="auto"/>
      </w:divBdr>
    </w:div>
    <w:div w:id="2073386132">
      <w:marLeft w:val="0"/>
      <w:marRight w:val="0"/>
      <w:marTop w:val="0"/>
      <w:marBottom w:val="0"/>
      <w:divBdr>
        <w:top w:val="none" w:sz="0" w:space="0" w:color="auto"/>
        <w:left w:val="none" w:sz="0" w:space="0" w:color="auto"/>
        <w:bottom w:val="none" w:sz="0" w:space="0" w:color="auto"/>
        <w:right w:val="none" w:sz="0" w:space="0" w:color="auto"/>
      </w:divBdr>
    </w:div>
    <w:div w:id="2073386133">
      <w:marLeft w:val="0"/>
      <w:marRight w:val="0"/>
      <w:marTop w:val="0"/>
      <w:marBottom w:val="0"/>
      <w:divBdr>
        <w:top w:val="none" w:sz="0" w:space="0" w:color="auto"/>
        <w:left w:val="none" w:sz="0" w:space="0" w:color="auto"/>
        <w:bottom w:val="none" w:sz="0" w:space="0" w:color="auto"/>
        <w:right w:val="none" w:sz="0" w:space="0" w:color="auto"/>
      </w:divBdr>
    </w:div>
    <w:div w:id="20733861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1731</TotalTime>
  <Pages>39</Pages>
  <Words>18417</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829</cp:revision>
  <cp:lastPrinted>2018-02-16T07:12:00Z</cp:lastPrinted>
  <dcterms:created xsi:type="dcterms:W3CDTF">2019-10-28T07:04:00Z</dcterms:created>
  <dcterms:modified xsi:type="dcterms:W3CDTF">2020-12-29T06:22:00Z</dcterms:modified>
</cp:coreProperties>
</file>